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51B1E" w14:textId="319E11EF" w:rsidR="006C0BC8" w:rsidRPr="00BF7A26" w:rsidRDefault="001D0638" w:rsidP="00935731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DB7B11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โครงการที่</w:t>
      </w:r>
      <w:r w:rsidR="00794781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C0BC8">
        <w:rPr>
          <w:rFonts w:ascii="TH SarabunIT๙" w:hAnsi="TH SarabunIT๙" w:cs="TH SarabunIT๙" w:hint="cs"/>
          <w:b/>
          <w:bCs/>
          <w:sz w:val="32"/>
          <w:szCs w:val="32"/>
          <w:cs/>
        </w:rPr>
        <w:t>40</w:t>
      </w:r>
    </w:p>
    <w:p w14:paraId="2214DDB1" w14:textId="77777777" w:rsidR="006C0BC8" w:rsidRDefault="006C0BC8" w:rsidP="006C0BC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46EB300" w14:textId="515AC3C3" w:rsidR="00ED06EE" w:rsidRPr="00BF7A26" w:rsidRDefault="00D13B78" w:rsidP="006C0BC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1D0638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BC3E61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8C6149" w:rsidRPr="00BF7A26">
        <w:rPr>
          <w:rFonts w:ascii="TH SarabunIT๙" w:hAnsi="TH SarabunIT๙" w:cs="TH SarabunIT๙"/>
          <w:sz w:val="32"/>
          <w:szCs w:val="32"/>
          <w:cs/>
        </w:rPr>
        <w:t xml:space="preserve"> พัฒนาผู้เรียนด้วยระบบดูแลช่วยเหลือนักเรียน</w:t>
      </w:r>
    </w:p>
    <w:p w14:paraId="5B954DFC" w14:textId="77777777" w:rsidR="006C0BC8" w:rsidRDefault="006C0BC8" w:rsidP="001D063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35D5DA19" w14:textId="15899E94" w:rsidR="009E3B30" w:rsidRPr="00BF7A26" w:rsidRDefault="00D13B78" w:rsidP="001D0638">
      <w:pPr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1D0638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สอดคล้องกับมาตรฐานการศึกษา/ตัวบ่งชี้ </w:t>
      </w:r>
    </w:p>
    <w:p w14:paraId="681CB56A" w14:textId="301D9F97" w:rsidR="001C272D" w:rsidRPr="00BF7A26" w:rsidRDefault="009E3B30" w:rsidP="009E3B30">
      <w:pPr>
        <w:tabs>
          <w:tab w:val="left" w:pos="851"/>
        </w:tabs>
        <w:rPr>
          <w:rFonts w:ascii="TH SarabunIT๙" w:hAnsi="TH SarabunIT๙" w:cs="TH SarabunIT๙"/>
          <w:sz w:val="32"/>
          <w:szCs w:val="32"/>
          <w:lang w:val="en-GB"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มาตรฐานการศึกษาขั้</w:t>
      </w:r>
      <w:r w:rsidR="001C272D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นพื้นฐานโรงเรียนวัดประชานิมิตร ที่</w:t>
      </w:r>
      <w:r w:rsidR="001C272D" w:rsidRPr="00BF7A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๑</w:t>
      </w:r>
    </w:p>
    <w:p w14:paraId="30689686" w14:textId="0C51182A" w:rsidR="00ED06EE" w:rsidRPr="00BF7A26" w:rsidRDefault="001C272D" w:rsidP="00240E1E">
      <w:pPr>
        <w:tabs>
          <w:tab w:val="left" w:pos="851"/>
        </w:tabs>
        <w:spacing w:after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F7A26">
        <w:rPr>
          <w:rFonts w:ascii="TH SarabunIT๙" w:hAnsi="TH SarabunIT๙" w:cs="TH SarabunIT๙"/>
          <w:sz w:val="32"/>
          <w:szCs w:val="32"/>
          <w:lang w:val="en-GB"/>
        </w:rPr>
        <w:tab/>
      </w: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ตัวบ่งชี้ที่</w:t>
      </w:r>
      <w:r w:rsidR="00612E96" w:rsidRPr="00BF7A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๑</w:t>
      </w:r>
      <w:r w:rsidR="00ED06EE" w:rsidRPr="00BF7A26">
        <w:rPr>
          <w:rFonts w:ascii="TH SarabunIT๙" w:hAnsi="TH SarabunIT๙" w:cs="TH SarabunIT๙"/>
          <w:sz w:val="32"/>
          <w:szCs w:val="32"/>
          <w:cs/>
        </w:rPr>
        <w:t>.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๒</w:t>
      </w:r>
      <w:r w:rsidR="009E3B30" w:rsidRPr="00BF7A26">
        <w:rPr>
          <w:rFonts w:ascii="TH SarabunIT๙" w:hAnsi="TH SarabunIT๙" w:cs="TH SarabunIT๙"/>
          <w:sz w:val="32"/>
          <w:szCs w:val="32"/>
          <w:cs/>
        </w:rPr>
        <w:t>.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๑</w:t>
      </w:r>
      <w:r w:rsidR="00ED06EE" w:rsidRPr="00BF7A26">
        <w:rPr>
          <w:rFonts w:ascii="TH SarabunIT๙" w:hAnsi="TH SarabunIT๙" w:cs="TH SarabunIT๙"/>
          <w:sz w:val="32"/>
          <w:szCs w:val="32"/>
          <w:cs/>
        </w:rPr>
        <w:t xml:space="preserve"> และ 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๑</w:t>
      </w:r>
      <w:r w:rsidR="001D0638" w:rsidRPr="00BF7A26">
        <w:rPr>
          <w:rFonts w:ascii="TH SarabunIT๙" w:hAnsi="TH SarabunIT๙" w:cs="TH SarabunIT๙"/>
          <w:sz w:val="32"/>
          <w:szCs w:val="32"/>
          <w:cs/>
        </w:rPr>
        <w:t>.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๒</w:t>
      </w:r>
      <w:r w:rsidR="001D0638" w:rsidRPr="00BF7A26">
        <w:rPr>
          <w:rFonts w:ascii="TH SarabunIT๙" w:hAnsi="TH SarabunIT๙" w:cs="TH SarabunIT๙"/>
          <w:sz w:val="32"/>
          <w:szCs w:val="32"/>
          <w:cs/>
        </w:rPr>
        <w:t>.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๔</w:t>
      </w:r>
    </w:p>
    <w:p w14:paraId="3763658D" w14:textId="78F33FB5" w:rsidR="00F56106" w:rsidRPr="00BF7A26" w:rsidRDefault="00D13B78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F56106" w:rsidRPr="00BF7A26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94781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56106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14:paraId="7B3BA803" w14:textId="0614A99D" w:rsidR="00ED06EE" w:rsidRPr="00BF7A26" w:rsidRDefault="00ED06EE" w:rsidP="009E3B30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ab/>
        <w:t>ตามวิสัยทัศน์ของหลักสูตรแกนกลางการศึกษาขั้นพื้นฐาน พ</w:t>
      </w:r>
      <w:r w:rsidRPr="00BF7A26">
        <w:rPr>
          <w:rFonts w:ascii="TH SarabunIT๙" w:hAnsi="TH SarabunIT๙" w:cs="TH SarabunIT๙"/>
          <w:sz w:val="32"/>
          <w:szCs w:val="32"/>
        </w:rPr>
        <w:t>.</w:t>
      </w:r>
      <w:r w:rsidRPr="00BF7A26">
        <w:rPr>
          <w:rFonts w:ascii="TH SarabunIT๙" w:hAnsi="TH SarabunIT๙" w:cs="TH SarabunIT๙"/>
          <w:sz w:val="32"/>
          <w:szCs w:val="32"/>
          <w:cs/>
        </w:rPr>
        <w:t>ศ</w:t>
      </w:r>
      <w:r w:rsidRPr="00BF7A26">
        <w:rPr>
          <w:rFonts w:ascii="TH SarabunIT๙" w:hAnsi="TH SarabunIT๙" w:cs="TH SarabunIT๙"/>
          <w:sz w:val="32"/>
          <w:szCs w:val="32"/>
        </w:rPr>
        <w:t xml:space="preserve">. 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๒๕๕๑</w:t>
      </w:r>
      <w:r w:rsidR="001C272D" w:rsidRPr="00BF7A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F7A26">
        <w:rPr>
          <w:rFonts w:ascii="TH SarabunIT๙" w:hAnsi="TH SarabunIT๙" w:cs="TH SarabunIT๙"/>
          <w:sz w:val="32"/>
          <w:szCs w:val="32"/>
          <w:cs/>
        </w:rPr>
        <w:t xml:space="preserve">มุ่งพัฒนาผู้เรียนทุกคน </w:t>
      </w:r>
      <w:r w:rsidR="009C161F" w:rsidRPr="00BF7A26">
        <w:rPr>
          <w:rFonts w:ascii="TH SarabunIT๙" w:hAnsi="TH SarabunIT๙" w:cs="TH SarabunIT๙"/>
          <w:sz w:val="32"/>
          <w:szCs w:val="32"/>
          <w:cs/>
        </w:rPr>
        <w:br/>
      </w:r>
      <w:r w:rsidRPr="00BF7A26">
        <w:rPr>
          <w:rFonts w:ascii="TH SarabunIT๙" w:hAnsi="TH SarabunIT๙" w:cs="TH SarabunIT๙"/>
          <w:sz w:val="32"/>
          <w:szCs w:val="32"/>
          <w:cs/>
        </w:rPr>
        <w:t>ซึ่งเป็นกำลังของชาติให้เป็นมนุษย์ที่มีความสมดุลทั้งด้านร่างกาย ความรู้ คุณธรรม มีจิตสำนึกในความเป็นพลเมืองไทยและเป็นพลเมืองโลก ยึดมั่นในการปกครองตามระบอบประชาธิปไตยอันมีพระมหากษัตริย์ทรงเป็นประมุข มีความรู้และทักษะพื้นฐาน รวมทังเจตคติที่จำเป็นต่อการศึกษาต่อ การประกอบอาชีพ และการศึกษาตลอดชีวิต โดยมุ่งเน้นผู้เรียนเป็นสำคัญบนพื้นฐานความเชื่อว่าทุกคนสามารถเรียนรู้และพัฒนาตนเองได้เต็มศักยภาพ</w:t>
      </w:r>
    </w:p>
    <w:p w14:paraId="3AA97A78" w14:textId="775EA530" w:rsidR="008C6149" w:rsidRPr="00BF7A26" w:rsidRDefault="00ED06EE" w:rsidP="008C6149">
      <w:pPr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>จุดหมายของหลักสูตรแกนกลางการศึกษาขั้นพื้นฐาน มุ่งพัฒนาผู้เรียนให้เป็นคนดี มีปัญญา</w:t>
      </w:r>
      <w:r w:rsidR="009C161F" w:rsidRPr="00BF7A26">
        <w:rPr>
          <w:rFonts w:ascii="TH SarabunIT๙" w:hAnsi="TH SarabunIT๙" w:cs="TH SarabunIT๙"/>
          <w:sz w:val="32"/>
          <w:szCs w:val="32"/>
          <w:cs/>
        </w:rPr>
        <w:br/>
      </w:r>
      <w:r w:rsidRPr="00BF7A26">
        <w:rPr>
          <w:rFonts w:ascii="TH SarabunIT๙" w:hAnsi="TH SarabunIT๙" w:cs="TH SarabunIT๙"/>
          <w:sz w:val="32"/>
          <w:szCs w:val="32"/>
          <w:cs/>
        </w:rPr>
        <w:t>มีความสุข มีศักยภาพในการศึกษาต่อ และประกอบอาชีพ จึงกำหนดเป็นจุดหมาย เพื่อให้เกิดกับผู้เรียนเมื่อจบการศึกษาขั้น</w:t>
      </w:r>
      <w:r w:rsidR="008C6149" w:rsidRPr="00BF7A26">
        <w:rPr>
          <w:rFonts w:ascii="TH SarabunIT๙" w:hAnsi="TH SarabunIT๙" w:cs="TH SarabunIT๙"/>
          <w:sz w:val="32"/>
          <w:szCs w:val="32"/>
          <w:cs/>
        </w:rPr>
        <w:t xml:space="preserve">ฐาน ข้อที่ 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๑</w:t>
      </w:r>
      <w:r w:rsidR="008C6149" w:rsidRPr="00BF7A26">
        <w:rPr>
          <w:rFonts w:ascii="TH SarabunIT๙" w:hAnsi="TH SarabunIT๙" w:cs="TH SarabunIT๙"/>
          <w:sz w:val="32"/>
          <w:szCs w:val="32"/>
          <w:cs/>
        </w:rPr>
        <w:t xml:space="preserve"> มีคุณธรรม จริยธรรม และค่านิยมที่พึงประสงค์ เห็นคุณค่าของตนเอง มีวินัยและปฏิบัติตามหลักธรรมของพระพุทธศาสนา หรือศาสนาที่ตนนับถือ ย</w:t>
      </w:r>
      <w:r w:rsidR="001C272D" w:rsidRPr="00BF7A26">
        <w:rPr>
          <w:rFonts w:ascii="TH SarabunIT๙" w:hAnsi="TH SarabunIT๙" w:cs="TH SarabunIT๙"/>
          <w:sz w:val="32"/>
          <w:szCs w:val="32"/>
          <w:cs/>
        </w:rPr>
        <w:t xml:space="preserve">ึดหลักปรัชญาของเศรษฐกิจพอเพียง </w:t>
      </w:r>
      <w:r w:rsidR="008C6149" w:rsidRPr="00BF7A26">
        <w:rPr>
          <w:rFonts w:ascii="TH SarabunIT๙" w:hAnsi="TH SarabunIT๙" w:cs="TH SarabunIT๙"/>
          <w:sz w:val="32"/>
          <w:szCs w:val="32"/>
          <w:cs/>
        </w:rPr>
        <w:t xml:space="preserve">ข้อที่ 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๓</w:t>
      </w:r>
      <w:r w:rsidR="008C6149" w:rsidRPr="00BF7A26">
        <w:rPr>
          <w:rFonts w:ascii="TH SarabunIT๙" w:hAnsi="TH SarabunIT๙" w:cs="TH SarabunIT๙"/>
          <w:sz w:val="32"/>
          <w:szCs w:val="32"/>
          <w:cs/>
        </w:rPr>
        <w:t xml:space="preserve"> มีสุขภาพกายและสุขภาพจิตที่ดี มีสุขนิสัย และรักการออกกำลังกาย และข้อที่ 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๕</w:t>
      </w:r>
      <w:r w:rsidR="008C6149" w:rsidRPr="00BF7A26">
        <w:rPr>
          <w:rFonts w:ascii="TH SarabunIT๙" w:hAnsi="TH SarabunIT๙" w:cs="TH SarabunIT๙"/>
          <w:sz w:val="32"/>
          <w:szCs w:val="32"/>
          <w:cs/>
        </w:rPr>
        <w:t xml:space="preserve"> มีจิตสำนึกในการอนุรักษ์วัฒนธรรมและภูมิปัญญาไทย การอนุรักษ์และพัฒนาสิ่งแวดล้อม มีจิตสาธารณะที่มุ่งทำประโยชน์และสร้างสิ่งที่ดีงามในสังคม และอยู่ร่วมกันในสังคม</w:t>
      </w:r>
    </w:p>
    <w:p w14:paraId="12CC1F58" w14:textId="77777777" w:rsidR="00795138" w:rsidRPr="00BF7A26" w:rsidRDefault="008C6149" w:rsidP="00240E1E">
      <w:pPr>
        <w:tabs>
          <w:tab w:val="left" w:pos="851"/>
        </w:tabs>
        <w:spacing w:after="240"/>
        <w:jc w:val="thaiDistribute"/>
        <w:rPr>
          <w:rFonts w:ascii="TH SarabunIT๙" w:hAnsi="TH SarabunIT๙" w:cs="TH SarabunIT๙"/>
          <w:szCs w:val="32"/>
          <w:cs/>
        </w:rPr>
      </w:pPr>
      <w:r w:rsidRPr="00BF7A26">
        <w:rPr>
          <w:rFonts w:ascii="TH SarabunIT๙" w:hAnsi="TH SarabunIT๙" w:cs="TH SarabunIT๙"/>
          <w:color w:val="000000"/>
          <w:sz w:val="32"/>
          <w:szCs w:val="32"/>
          <w:cs/>
        </w:rPr>
        <w:tab/>
        <w:t>งานระบบดูแลช่วยเหลือนักเรียน ฝ่ายบริหารกิจการนักเรียน โรงเรียนวัดประชานิมิตร ได้เล็งเห็นถึงความสำคัญดังกล่าวในการพัฒนาผู้เรียนให้ถึงจุดหมาย</w:t>
      </w:r>
      <w:r w:rsidRPr="00BF7A26">
        <w:rPr>
          <w:rFonts w:ascii="TH SarabunIT๙" w:hAnsi="TH SarabunIT๙" w:cs="TH SarabunIT๙"/>
          <w:szCs w:val="32"/>
          <w:cs/>
        </w:rPr>
        <w:t>ตามหลักสูตรแกนกลางการศึกษาขั้นพื้นฐาน จึงได้จัดทำโครงการ</w:t>
      </w:r>
      <w:r w:rsidRPr="00BF7A26">
        <w:rPr>
          <w:rFonts w:ascii="TH SarabunIT๙" w:hAnsi="TH SarabunIT๙" w:cs="TH SarabunIT๙"/>
          <w:sz w:val="32"/>
          <w:szCs w:val="32"/>
          <w:cs/>
        </w:rPr>
        <w:t>พัฒนาผู้เรียนด้วยระบบดูแลช่วยเหลือนักเรียน</w:t>
      </w:r>
      <w:r w:rsidRPr="00BF7A26">
        <w:rPr>
          <w:rFonts w:ascii="TH SarabunIT๙" w:hAnsi="TH SarabunIT๙" w:cs="TH SarabunIT๙"/>
          <w:szCs w:val="32"/>
          <w:cs/>
        </w:rPr>
        <w:t>ขึ้น เพื่อพัฒนาให้นักเรียนโรงเรียนวัดประชานิมิตร</w:t>
      </w:r>
      <w:r w:rsidRPr="00BF7A26">
        <w:rPr>
          <w:rFonts w:ascii="TH SarabunIT๙" w:hAnsi="TH SarabunIT๙" w:cs="TH SarabunIT๙"/>
          <w:szCs w:val="32"/>
          <w:cs/>
        </w:rPr>
        <w:br/>
        <w:t>ให้</w:t>
      </w:r>
      <w:r w:rsidR="007D1C34" w:rsidRPr="00BF7A26">
        <w:rPr>
          <w:rFonts w:ascii="TH SarabunIT๙" w:hAnsi="TH SarabunIT๙" w:cs="TH SarabunIT๙"/>
          <w:szCs w:val="32"/>
          <w:cs/>
        </w:rPr>
        <w:t>มีคุณภาพ</w:t>
      </w:r>
      <w:r w:rsidRPr="00BF7A26">
        <w:rPr>
          <w:rFonts w:ascii="TH SarabunIT๙" w:hAnsi="TH SarabunIT๙" w:cs="TH SarabunIT๙"/>
          <w:szCs w:val="32"/>
          <w:cs/>
        </w:rPr>
        <w:t xml:space="preserve"> มีความ</w:t>
      </w:r>
      <w:r w:rsidR="007D1C34" w:rsidRPr="00BF7A26">
        <w:rPr>
          <w:rFonts w:ascii="TH SarabunIT๙" w:hAnsi="TH SarabunIT๙" w:cs="TH SarabunIT๙"/>
          <w:szCs w:val="32"/>
          <w:cs/>
        </w:rPr>
        <w:t xml:space="preserve">สมบูรณ์ทั้งทางร่างกาย สังคมและสติปัญญา </w:t>
      </w:r>
      <w:r w:rsidR="00795138" w:rsidRPr="00BF7A26">
        <w:rPr>
          <w:rFonts w:ascii="TH SarabunIT๙" w:hAnsi="TH SarabunIT๙" w:cs="TH SarabunIT๙"/>
          <w:szCs w:val="32"/>
          <w:cs/>
        </w:rPr>
        <w:t>เป็นพลเมืองที่ดีของประเทศไทยและของโลก</w:t>
      </w:r>
      <w:r w:rsidR="007D1C34" w:rsidRPr="00BF7A26">
        <w:rPr>
          <w:rFonts w:ascii="TH SarabunIT๙" w:hAnsi="TH SarabunIT๙" w:cs="TH SarabunIT๙"/>
          <w:szCs w:val="32"/>
          <w:cs/>
        </w:rPr>
        <w:t>ต่อไป</w:t>
      </w:r>
    </w:p>
    <w:p w14:paraId="51A9052C" w14:textId="77777777" w:rsidR="00BB1E0C" w:rsidRDefault="00D13B78" w:rsidP="0091234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F56106" w:rsidRPr="00BF7A26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794781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56106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3BDB2CF7" w14:textId="09DD9B8F" w:rsidR="0091234A" w:rsidRPr="00BF7A26" w:rsidRDefault="00BB1E0C" w:rsidP="0091234A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C0B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F7A26">
        <w:rPr>
          <w:rFonts w:ascii="TH SarabunIT๙" w:hAnsi="TH SarabunIT๙" w:cs="TH SarabunIT๙"/>
          <w:sz w:val="32"/>
          <w:szCs w:val="32"/>
          <w:cs/>
        </w:rPr>
        <w:t>๔.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BF7A26">
        <w:rPr>
          <w:rFonts w:ascii="TH SarabunIT๙" w:hAnsi="TH SarabunIT๙" w:cs="TH SarabunIT๙"/>
          <w:sz w:val="32"/>
          <w:szCs w:val="32"/>
          <w:cs/>
        </w:rPr>
        <w:t xml:space="preserve"> เพื่อให้</w:t>
      </w:r>
      <w:bookmarkStart w:id="0" w:name="_Hlk208217426"/>
      <w:r w:rsidRPr="00BF7A26">
        <w:rPr>
          <w:rFonts w:ascii="TH SarabunIT๙" w:hAnsi="TH SarabunIT๙" w:cs="TH SarabunIT๙"/>
          <w:sz w:val="32"/>
          <w:szCs w:val="32"/>
          <w:cs/>
        </w:rPr>
        <w:t>นักเรียนมีความรู้ ความเข้าใจที่ถูกต้องเกี่ยวกับสุขภาพจิต รู้จักตนเอง เข้าใจอารมณ์ ความคิดและพฤติกรรมของตนอย่างเหมาะสม</w:t>
      </w:r>
      <w:bookmarkEnd w:id="0"/>
    </w:p>
    <w:p w14:paraId="6258C9D5" w14:textId="304099CB" w:rsidR="0091234A" w:rsidRPr="00BF7A26" w:rsidRDefault="0091234A" w:rsidP="00344013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๔</w:t>
      </w:r>
      <w:r w:rsidR="001D0638" w:rsidRPr="00BF7A26">
        <w:rPr>
          <w:rFonts w:ascii="TH SarabunIT๙" w:hAnsi="TH SarabunIT๙" w:cs="TH SarabunIT๙"/>
          <w:sz w:val="32"/>
          <w:szCs w:val="32"/>
          <w:cs/>
        </w:rPr>
        <w:t>.</w:t>
      </w:r>
      <w:r w:rsidR="00BB1E0C">
        <w:rPr>
          <w:rFonts w:ascii="TH SarabunIT๙" w:hAnsi="TH SarabunIT๙" w:cs="TH SarabunIT๙" w:hint="cs"/>
          <w:sz w:val="32"/>
          <w:szCs w:val="32"/>
          <w:cs/>
        </w:rPr>
        <w:t>2</w:t>
      </w:r>
      <w:r w:rsidR="00794781" w:rsidRPr="00BF7A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862F1" w:rsidRPr="00BF7A26">
        <w:rPr>
          <w:rFonts w:ascii="TH SarabunIT๙" w:hAnsi="TH SarabunIT๙" w:cs="TH SarabunIT๙"/>
          <w:sz w:val="32"/>
          <w:szCs w:val="32"/>
          <w:cs/>
        </w:rPr>
        <w:t>เพื่อส่งเสริมให้</w:t>
      </w:r>
      <w:r w:rsidR="00A862F1" w:rsidRPr="00BF7A26">
        <w:rPr>
          <w:rFonts w:ascii="TH SarabunIT๙" w:hAnsi="TH SarabunIT๙" w:cs="TH SarabunIT๙"/>
          <w:szCs w:val="32"/>
          <w:cs/>
        </w:rPr>
        <w:t>นักเรียนได้รับการดูแลช่วยเหลือและพัฒนา</w:t>
      </w:r>
      <w:r w:rsidR="00795138" w:rsidRPr="00BF7A26">
        <w:rPr>
          <w:rFonts w:ascii="TH SarabunIT๙" w:hAnsi="TH SarabunIT๙" w:cs="TH SarabunIT๙"/>
          <w:szCs w:val="32"/>
          <w:cs/>
        </w:rPr>
        <w:t>ได้</w:t>
      </w:r>
      <w:r w:rsidR="00621A83" w:rsidRPr="00BF7A26">
        <w:rPr>
          <w:rFonts w:ascii="TH SarabunIT๙" w:hAnsi="TH SarabunIT๙" w:cs="TH SarabunIT๙"/>
          <w:szCs w:val="32"/>
          <w:cs/>
        </w:rPr>
        <w:t>เต็มตามศักยภาพ</w:t>
      </w:r>
      <w:r w:rsidR="00795138" w:rsidRPr="00BF7A26">
        <w:rPr>
          <w:rFonts w:ascii="TH SarabunIT๙" w:hAnsi="TH SarabunIT๙" w:cs="TH SarabunIT๙"/>
          <w:szCs w:val="32"/>
          <w:cs/>
        </w:rPr>
        <w:t>เ</w:t>
      </w:r>
      <w:r w:rsidR="00A862F1" w:rsidRPr="00BF7A26">
        <w:rPr>
          <w:rFonts w:ascii="TH SarabunIT๙" w:hAnsi="TH SarabunIT๙" w:cs="TH SarabunIT๙"/>
          <w:szCs w:val="32"/>
          <w:cs/>
        </w:rPr>
        <w:t>ป็นคนที่สมบูรณ์ทั้งทางร่างกาย อารมณ์ สังคม และสติปัญญา</w:t>
      </w:r>
    </w:p>
    <w:p w14:paraId="0343E2E0" w14:textId="1FF1C7BD" w:rsidR="00A862F1" w:rsidRPr="00BF7A26" w:rsidRDefault="0091234A" w:rsidP="00344013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๔</w:t>
      </w:r>
      <w:r w:rsidR="001D0638" w:rsidRPr="00BF7A26">
        <w:rPr>
          <w:rFonts w:ascii="TH SarabunIT๙" w:hAnsi="TH SarabunIT๙" w:cs="TH SarabunIT๙"/>
          <w:sz w:val="32"/>
          <w:szCs w:val="32"/>
          <w:cs/>
        </w:rPr>
        <w:t>.</w:t>
      </w:r>
      <w:r w:rsidR="00BB1E0C">
        <w:rPr>
          <w:rFonts w:ascii="TH SarabunIT๙" w:hAnsi="TH SarabunIT๙" w:cs="TH SarabunIT๙" w:hint="cs"/>
          <w:sz w:val="32"/>
          <w:szCs w:val="32"/>
          <w:cs/>
        </w:rPr>
        <w:t>3</w:t>
      </w:r>
      <w:r w:rsidR="00794781" w:rsidRPr="00BF7A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862F1" w:rsidRPr="00BF7A26">
        <w:rPr>
          <w:rFonts w:ascii="TH SarabunIT๙" w:hAnsi="TH SarabunIT๙" w:cs="TH SarabunIT๙"/>
          <w:sz w:val="32"/>
          <w:szCs w:val="32"/>
          <w:cs/>
        </w:rPr>
        <w:t>เพื่อส่งเสริมให้ความอบอุ่นในครอบครัว ดูแลและช่วยเหลือนักเรียนที่ประสบปัญหาได้ทันท่วงทีและ</w:t>
      </w:r>
      <w:r w:rsidR="00795138" w:rsidRPr="00BF7A26">
        <w:rPr>
          <w:rFonts w:ascii="TH SarabunIT๙" w:hAnsi="TH SarabunIT๙" w:cs="TH SarabunIT๙"/>
          <w:sz w:val="32"/>
          <w:szCs w:val="32"/>
          <w:cs/>
        </w:rPr>
        <w:t>แนวทาง</w:t>
      </w:r>
      <w:r w:rsidR="00A862F1" w:rsidRPr="00BF7A26">
        <w:rPr>
          <w:rFonts w:ascii="TH SarabunIT๙" w:hAnsi="TH SarabunIT๙" w:cs="TH SarabunIT๙"/>
          <w:sz w:val="32"/>
          <w:szCs w:val="32"/>
          <w:cs/>
        </w:rPr>
        <w:t>ป้องกันปัญหาที่จะเกิดขึ้น</w:t>
      </w:r>
      <w:r w:rsidR="00795138" w:rsidRPr="00BF7A26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14:paraId="5E634D77" w14:textId="1D418187" w:rsidR="00795138" w:rsidRPr="00BF7A26" w:rsidRDefault="00F56106" w:rsidP="00821A4A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๔</w:t>
      </w:r>
      <w:r w:rsidR="001D0638" w:rsidRPr="00BF7A26">
        <w:rPr>
          <w:rFonts w:ascii="TH SarabunIT๙" w:hAnsi="TH SarabunIT๙" w:cs="TH SarabunIT๙"/>
          <w:sz w:val="32"/>
          <w:szCs w:val="32"/>
          <w:cs/>
        </w:rPr>
        <w:t>.</w:t>
      </w:r>
      <w:r w:rsidR="00BB1E0C">
        <w:rPr>
          <w:rFonts w:ascii="TH SarabunIT๙" w:hAnsi="TH SarabunIT๙" w:cs="TH SarabunIT๙" w:hint="cs"/>
          <w:sz w:val="32"/>
          <w:szCs w:val="32"/>
          <w:cs/>
        </w:rPr>
        <w:t>4</w:t>
      </w:r>
      <w:r w:rsidR="00794781" w:rsidRPr="00BF7A26">
        <w:rPr>
          <w:rFonts w:ascii="TH SarabunIT๙" w:hAnsi="TH SarabunIT๙" w:cs="TH SarabunIT๙"/>
          <w:szCs w:val="32"/>
          <w:cs/>
        </w:rPr>
        <w:t xml:space="preserve"> </w:t>
      </w:r>
      <w:r w:rsidR="00A862F1" w:rsidRPr="00BF7A26">
        <w:rPr>
          <w:rFonts w:ascii="TH SarabunIT๙" w:hAnsi="TH SarabunIT๙" w:cs="TH SarabunIT๙"/>
          <w:szCs w:val="32"/>
          <w:cs/>
        </w:rPr>
        <w:t>เพื่อส่งเสริมให้ครูที่ปรึกษา ครูประจำชั้น บุคลากรในโรงเรียน ผู้ปกครองนักเรียนและหน่วยงาน</w:t>
      </w:r>
      <w:r w:rsidR="00F0222B" w:rsidRPr="00BF7A26">
        <w:rPr>
          <w:rFonts w:ascii="TH SarabunIT๙" w:hAnsi="TH SarabunIT๙" w:cs="TH SarabunIT๙"/>
          <w:szCs w:val="32"/>
          <w:cs/>
        </w:rPr>
        <w:t>อื่น ๆ</w:t>
      </w:r>
      <w:r w:rsidR="00A862F1" w:rsidRPr="00BF7A26">
        <w:rPr>
          <w:rFonts w:ascii="TH SarabunIT๙" w:hAnsi="TH SarabunIT๙" w:cs="TH SarabunIT๙"/>
          <w:szCs w:val="32"/>
          <w:cs/>
        </w:rPr>
        <w:t xml:space="preserve"> มีส่วนร่วมในการดูแลช่วยเหลือนักเรียน</w:t>
      </w:r>
    </w:p>
    <w:p w14:paraId="3C302F1D" w14:textId="3E6C22B2" w:rsidR="00821A4A" w:rsidRPr="00BF7A26" w:rsidRDefault="00821A4A" w:rsidP="00C73FB5">
      <w:pPr>
        <w:tabs>
          <w:tab w:val="left" w:pos="851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93C61" w:rsidRPr="00BF7A26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14:paraId="630668C7" w14:textId="04C3BF41" w:rsidR="00AD31BD" w:rsidRPr="00BF7A26" w:rsidRDefault="00D13B78" w:rsidP="00AD31BD">
      <w:pPr>
        <w:rPr>
          <w:rFonts w:ascii="TH SarabunIT๙" w:hAnsi="TH SarabunIT๙" w:cs="TH SarabunIT๙"/>
          <w:sz w:val="32"/>
          <w:szCs w:val="32"/>
          <w:cs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AD31BD" w:rsidRPr="00BF7A26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9C161F" w:rsidRPr="00BF7A2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D31BD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393C61" w:rsidRPr="00BF7A26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393C61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07EE8DFC" w14:textId="277F32CA" w:rsidR="00AD31BD" w:rsidRPr="00BF7A26" w:rsidRDefault="00AD31BD" w:rsidP="00AD31BD">
      <w:pPr>
        <w:tabs>
          <w:tab w:val="left" w:pos="851"/>
        </w:tabs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13B78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E92825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D13B78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เชิงปริมาณ</w:t>
      </w:r>
    </w:p>
    <w:p w14:paraId="65C9C167" w14:textId="557BE17A" w:rsidR="00AD31BD" w:rsidRPr="00BF7A26" w:rsidRDefault="00C73FB5" w:rsidP="00AD31BD">
      <w:pPr>
        <w:tabs>
          <w:tab w:val="left" w:pos="1418"/>
        </w:tabs>
        <w:ind w:left="426"/>
        <w:rPr>
          <w:rFonts w:ascii="TH SarabunIT๙" w:hAnsi="TH SarabunIT๙" w:cs="TH SarabunIT๙"/>
          <w:sz w:val="32"/>
          <w:szCs w:val="32"/>
          <w:cs/>
        </w:rPr>
      </w:pPr>
      <w:r w:rsidRPr="00BF7A26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594240" behindDoc="0" locked="0" layoutInCell="1" allowOverlap="1" wp14:anchorId="6288DC61" wp14:editId="03BC75BA">
                <wp:simplePos x="0" y="0"/>
                <wp:positionH relativeFrom="column">
                  <wp:posOffset>4647565</wp:posOffset>
                </wp:positionH>
                <wp:positionV relativeFrom="paragraph">
                  <wp:posOffset>323800</wp:posOffset>
                </wp:positionV>
                <wp:extent cx="1524000" cy="349885"/>
                <wp:effectExtent l="0" t="0" r="0" b="0"/>
                <wp:wrapNone/>
                <wp:docPr id="1639225237" name="Text Box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24000" cy="34988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C60E169" w14:textId="4568AFD3" w:rsidR="008578E9" w:rsidRPr="001C272D" w:rsidRDefault="008578E9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C73FB5" w:rsidRPr="00C73FB5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๕.๑.๒ ครูที่ปรึกษา</w:t>
                            </w:r>
                            <w:r w:rsidR="006C0BC8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88DC61" id="_x0000_t202" coordsize="21600,21600" o:spt="202" path="m,l,21600r21600,l21600,xe">
                <v:stroke joinstyle="miter"/>
                <v:path gradientshapeok="t" o:connecttype="rect"/>
              </v:shapetype>
              <v:shape id="Text Box 71" o:spid="_x0000_s1026" type="#_x0000_t202" style="position:absolute;left:0;text-align:left;margin-left:365.95pt;margin-top:25.5pt;width:120pt;height:27.55pt;z-index:25159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" fillcolor="window" stroked="f" strokeweight=".5pt">
                <v:textbox>
                  <w:txbxContent>
                    <w:p w14:paraId="6C60E169" w14:textId="4568AFD3" w:rsidR="008578E9" w:rsidRPr="001C272D" w:rsidRDefault="008578E9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C73FB5" w:rsidRPr="00C73FB5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๕.๑.๒ ครูที่ปรึกษา</w:t>
                      </w:r>
                      <w:r w:rsidR="006C0BC8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 w:rsidR="00AD31BD" w:rsidRPr="00BF7A26">
        <w:rPr>
          <w:rFonts w:ascii="TH SarabunIT๙" w:hAnsi="TH SarabunIT๙" w:cs="TH SarabunIT๙"/>
          <w:sz w:val="32"/>
          <w:szCs w:val="32"/>
          <w:cs/>
        </w:rPr>
        <w:tab/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๕</w:t>
      </w:r>
      <w:r w:rsidR="00E92825" w:rsidRPr="00BF7A26">
        <w:rPr>
          <w:rFonts w:ascii="TH SarabunIT๙" w:hAnsi="TH SarabunIT๙" w:cs="TH SarabunIT๙"/>
          <w:sz w:val="32"/>
          <w:szCs w:val="32"/>
          <w:cs/>
        </w:rPr>
        <w:t>.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๑</w:t>
      </w:r>
      <w:r w:rsidR="00E92825" w:rsidRPr="00BF7A26">
        <w:rPr>
          <w:rFonts w:ascii="TH SarabunIT๙" w:hAnsi="TH SarabunIT๙" w:cs="TH SarabunIT๙"/>
          <w:sz w:val="32"/>
          <w:szCs w:val="32"/>
          <w:cs/>
        </w:rPr>
        <w:t>.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๑</w:t>
      </w:r>
      <w:r w:rsidR="00794781" w:rsidRPr="00BF7A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02943" w:rsidRPr="00BF7A26">
        <w:rPr>
          <w:rFonts w:ascii="TH SarabunIT๙" w:hAnsi="TH SarabunIT๙" w:cs="TH SarabunIT๙"/>
          <w:sz w:val="32"/>
          <w:szCs w:val="32"/>
          <w:cs/>
        </w:rPr>
        <w:t>นักเรียนโรงเรียนวัดประชานิมิต</w:t>
      </w:r>
      <w:r w:rsidR="00BF7A26" w:rsidRPr="00BF7A26">
        <w:rPr>
          <w:rFonts w:ascii="TH SarabunIT๙" w:hAnsi="TH SarabunIT๙" w:cs="TH SarabunIT๙"/>
          <w:sz w:val="32"/>
          <w:szCs w:val="32"/>
          <w:cs/>
        </w:rPr>
        <w:t>ร</w:t>
      </w:r>
      <w:r w:rsidR="00C02943" w:rsidRPr="00BF7A26">
        <w:rPr>
          <w:rFonts w:ascii="TH SarabunIT๙" w:hAnsi="TH SarabunIT๙" w:cs="TH SarabunIT๙"/>
          <w:sz w:val="32"/>
          <w:szCs w:val="32"/>
          <w:cs/>
        </w:rPr>
        <w:t>ชั้น ม.๑ และ ม.๔</w:t>
      </w:r>
      <w:r w:rsidR="00794781" w:rsidRPr="00BF7A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95138" w:rsidRPr="00BF7A26">
        <w:rPr>
          <w:rFonts w:ascii="TH SarabunIT๙" w:hAnsi="TH SarabunIT๙" w:cs="TH SarabunIT๙"/>
          <w:sz w:val="32"/>
          <w:szCs w:val="32"/>
          <w:cs/>
        </w:rPr>
        <w:t>คน</w:t>
      </w:r>
      <w:r w:rsidR="00AD31BD" w:rsidRPr="00BF7A26">
        <w:rPr>
          <w:rFonts w:ascii="TH SarabunIT๙" w:hAnsi="TH SarabunIT๙" w:cs="TH SarabunIT๙"/>
          <w:sz w:val="32"/>
          <w:szCs w:val="32"/>
          <w:cs/>
        </w:rPr>
        <w:t>ได้รับการเยี่ยมบ้าน</w:t>
      </w:r>
      <w:r w:rsidR="00D553D8" w:rsidRPr="00BF7A26">
        <w:rPr>
          <w:rFonts w:ascii="TH SarabunIT๙" w:hAnsi="TH SarabunIT๙" w:cs="TH SarabunIT๙"/>
          <w:sz w:val="32"/>
          <w:szCs w:val="32"/>
          <w:cs/>
        </w:rPr>
        <w:t>ครบทุกคน</w:t>
      </w:r>
    </w:p>
    <w:p w14:paraId="080D89DA" w14:textId="6F8922CB" w:rsidR="00AD31BD" w:rsidRPr="00BF7A26" w:rsidRDefault="00D13B78" w:rsidP="00794781">
      <w:pPr>
        <w:tabs>
          <w:tab w:val="left" w:pos="1418"/>
        </w:tabs>
        <w:ind w:firstLine="1440"/>
        <w:jc w:val="thaiDistribute"/>
        <w:rPr>
          <w:rFonts w:ascii="TH SarabunIT๙" w:hAnsi="TH SarabunIT๙" w:cs="TH SarabunIT๙"/>
          <w:szCs w:val="32"/>
        </w:rPr>
      </w:pPr>
      <w:bookmarkStart w:id="1" w:name="_Hlk217483205"/>
      <w:r w:rsidRPr="00BF7A26">
        <w:rPr>
          <w:rFonts w:ascii="TH SarabunIT๙" w:hAnsi="TH SarabunIT๙" w:cs="TH SarabunIT๙"/>
          <w:sz w:val="32"/>
          <w:szCs w:val="32"/>
          <w:cs/>
        </w:rPr>
        <w:lastRenderedPageBreak/>
        <w:t>๕</w:t>
      </w:r>
      <w:r w:rsidR="00E92825" w:rsidRPr="00BF7A26">
        <w:rPr>
          <w:rFonts w:ascii="TH SarabunIT๙" w:hAnsi="TH SarabunIT๙" w:cs="TH SarabunIT๙"/>
          <w:sz w:val="32"/>
          <w:szCs w:val="32"/>
          <w:cs/>
        </w:rPr>
        <w:t>.</w:t>
      </w:r>
      <w:r w:rsidRPr="00BF7A26">
        <w:rPr>
          <w:rFonts w:ascii="TH SarabunIT๙" w:hAnsi="TH SarabunIT๙" w:cs="TH SarabunIT๙"/>
          <w:sz w:val="32"/>
          <w:szCs w:val="32"/>
          <w:cs/>
        </w:rPr>
        <w:t>๑</w:t>
      </w:r>
      <w:r w:rsidR="00E92825" w:rsidRPr="00BF7A26">
        <w:rPr>
          <w:rFonts w:ascii="TH SarabunIT๙" w:hAnsi="TH SarabunIT๙" w:cs="TH SarabunIT๙"/>
          <w:sz w:val="32"/>
          <w:szCs w:val="32"/>
          <w:cs/>
        </w:rPr>
        <w:t>.</w:t>
      </w:r>
      <w:r w:rsidRPr="00BF7A26">
        <w:rPr>
          <w:rFonts w:ascii="TH SarabunIT๙" w:hAnsi="TH SarabunIT๙" w:cs="TH SarabunIT๙"/>
          <w:sz w:val="32"/>
          <w:szCs w:val="32"/>
          <w:cs/>
        </w:rPr>
        <w:t>๒</w:t>
      </w:r>
      <w:r w:rsidR="00794781" w:rsidRPr="00BF7A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E107B" w:rsidRPr="00BF7A26">
        <w:rPr>
          <w:rFonts w:ascii="TH SarabunIT๙" w:hAnsi="TH SarabunIT๙" w:cs="TH SarabunIT๙"/>
          <w:szCs w:val="32"/>
          <w:cs/>
        </w:rPr>
        <w:t>ครูที่ปรึกษา</w:t>
      </w:r>
      <w:bookmarkEnd w:id="1"/>
      <w:r w:rsidR="004E107B" w:rsidRPr="00BF7A26">
        <w:rPr>
          <w:rFonts w:ascii="TH SarabunIT๙" w:hAnsi="TH SarabunIT๙" w:cs="TH SarabunIT๙"/>
          <w:szCs w:val="32"/>
          <w:cs/>
        </w:rPr>
        <w:t xml:space="preserve">ทั้ง </w:t>
      </w:r>
      <w:r w:rsidRPr="00BF7A26">
        <w:rPr>
          <w:rFonts w:ascii="TH SarabunIT๙" w:hAnsi="TH SarabunIT๙" w:cs="TH SarabunIT๙"/>
          <w:szCs w:val="32"/>
          <w:cs/>
        </w:rPr>
        <w:t>๑</w:t>
      </w:r>
      <w:r w:rsidR="00BB1E0C">
        <w:rPr>
          <w:rFonts w:ascii="TH SarabunIT๙" w:hAnsi="TH SarabunIT๙" w:cs="TH SarabunIT๙" w:hint="cs"/>
          <w:szCs w:val="32"/>
          <w:cs/>
        </w:rPr>
        <w:t>9</w:t>
      </w:r>
      <w:r w:rsidR="00795138" w:rsidRPr="00BF7A26">
        <w:rPr>
          <w:rFonts w:ascii="TH SarabunIT๙" w:hAnsi="TH SarabunIT๙" w:cs="TH SarabunIT๙"/>
          <w:szCs w:val="32"/>
          <w:cs/>
        </w:rPr>
        <w:t xml:space="preserve"> ห้องเรียน ได้ปฏิบัติหน้าที่อย่างเต็มที่ในการพัฒนาระบบดูแลช่วยเหลือนักเรียนของตนเอง</w:t>
      </w:r>
    </w:p>
    <w:p w14:paraId="0A6E2639" w14:textId="43E6A130" w:rsidR="004134A5" w:rsidRPr="00BF7A26" w:rsidRDefault="00D13B78" w:rsidP="00794781">
      <w:pPr>
        <w:tabs>
          <w:tab w:val="left" w:pos="1418"/>
        </w:tabs>
        <w:ind w:firstLine="1440"/>
        <w:jc w:val="thaiDistribute"/>
        <w:rPr>
          <w:rFonts w:ascii="TH SarabunIT๙" w:hAnsi="TH SarabunIT๙" w:cs="TH SarabunIT๙"/>
          <w:szCs w:val="32"/>
          <w:cs/>
        </w:rPr>
      </w:pPr>
      <w:r w:rsidRPr="00BF7A26">
        <w:rPr>
          <w:rFonts w:ascii="TH SarabunIT๙" w:hAnsi="TH SarabunIT๙" w:cs="TH SarabunIT๙"/>
          <w:szCs w:val="32"/>
          <w:cs/>
        </w:rPr>
        <w:t>๕</w:t>
      </w:r>
      <w:r w:rsidR="004134A5" w:rsidRPr="00BF7A26">
        <w:rPr>
          <w:rFonts w:ascii="TH SarabunIT๙" w:hAnsi="TH SarabunIT๙" w:cs="TH SarabunIT๙"/>
          <w:szCs w:val="32"/>
          <w:cs/>
        </w:rPr>
        <w:t>.</w:t>
      </w:r>
      <w:r w:rsidRPr="00BF7A26">
        <w:rPr>
          <w:rFonts w:ascii="TH SarabunIT๙" w:hAnsi="TH SarabunIT๙" w:cs="TH SarabunIT๙"/>
          <w:szCs w:val="32"/>
          <w:cs/>
        </w:rPr>
        <w:t>๑</w:t>
      </w:r>
      <w:r w:rsidR="004134A5" w:rsidRPr="00BF7A26">
        <w:rPr>
          <w:rFonts w:ascii="TH SarabunIT๙" w:hAnsi="TH SarabunIT๙" w:cs="TH SarabunIT๙"/>
          <w:szCs w:val="32"/>
          <w:cs/>
        </w:rPr>
        <w:t>.</w:t>
      </w:r>
      <w:r w:rsidRPr="00BF7A26">
        <w:rPr>
          <w:rFonts w:ascii="TH SarabunIT๙" w:hAnsi="TH SarabunIT๙" w:cs="TH SarabunIT๙"/>
          <w:szCs w:val="32"/>
          <w:cs/>
        </w:rPr>
        <w:t>๓</w:t>
      </w:r>
      <w:r w:rsidR="00250F88" w:rsidRPr="00BF7A26">
        <w:rPr>
          <w:rFonts w:ascii="TH SarabunIT๙" w:hAnsi="TH SarabunIT๙" w:cs="TH SarabunIT๙"/>
          <w:szCs w:val="32"/>
          <w:cs/>
        </w:rPr>
        <w:t xml:space="preserve"> </w:t>
      </w:r>
      <w:r w:rsidR="00BB1E0C">
        <w:rPr>
          <w:rFonts w:ascii="TH SarabunIT๙" w:hAnsi="TH SarabunIT๙" w:cs="TH SarabunIT๙" w:hint="cs"/>
          <w:szCs w:val="32"/>
          <w:cs/>
        </w:rPr>
        <w:t xml:space="preserve">นักเรียนโรงเรียนวัดประชานิมิต ชั้นม.1-6 </w:t>
      </w:r>
      <w:r w:rsidR="0094567A" w:rsidRPr="00BF7A26">
        <w:rPr>
          <w:rFonts w:ascii="TH SarabunIT๙" w:hAnsi="TH SarabunIT๙" w:cs="TH SarabunIT๙"/>
          <w:szCs w:val="32"/>
          <w:cs/>
        </w:rPr>
        <w:t>มีความรู้ ความเข้าใจที่ถูกต้องเกี่ยวกับสุขภาพจิต รู้จักตนเอง เข้าใจอารมณ์ ความคิดและพฤติกรรมของตนอย่างเหมาะสม</w:t>
      </w:r>
    </w:p>
    <w:p w14:paraId="3EBD0AC2" w14:textId="7120243F" w:rsidR="00F56106" w:rsidRPr="00BF7A26" w:rsidRDefault="00344013" w:rsidP="00344013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13B78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E92825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D13B78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E92825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32F8D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75529B33" w14:textId="2D4C91DE" w:rsidR="00AD60AA" w:rsidRPr="00BF7A26" w:rsidRDefault="00D13B78" w:rsidP="00794781">
      <w:pPr>
        <w:pStyle w:val="ad"/>
        <w:tabs>
          <w:tab w:val="left" w:pos="851"/>
          <w:tab w:val="left" w:pos="1418"/>
        </w:tabs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>๕</w:t>
      </w:r>
      <w:r w:rsidR="00E92825" w:rsidRPr="00BF7A26">
        <w:rPr>
          <w:rFonts w:ascii="TH SarabunIT๙" w:hAnsi="TH SarabunIT๙" w:cs="TH SarabunIT๙"/>
          <w:sz w:val="32"/>
          <w:szCs w:val="32"/>
          <w:cs/>
        </w:rPr>
        <w:t>.</w:t>
      </w:r>
      <w:r w:rsidRPr="00BF7A26">
        <w:rPr>
          <w:rFonts w:ascii="TH SarabunIT๙" w:hAnsi="TH SarabunIT๙" w:cs="TH SarabunIT๙"/>
          <w:sz w:val="32"/>
          <w:szCs w:val="32"/>
          <w:cs/>
        </w:rPr>
        <w:t>๒</w:t>
      </w:r>
      <w:r w:rsidR="00E92825" w:rsidRPr="00BF7A26">
        <w:rPr>
          <w:rFonts w:ascii="TH SarabunIT๙" w:hAnsi="TH SarabunIT๙" w:cs="TH SarabunIT๙"/>
          <w:sz w:val="32"/>
          <w:szCs w:val="32"/>
          <w:cs/>
        </w:rPr>
        <w:t>.</w:t>
      </w:r>
      <w:r w:rsidRPr="00BF7A26">
        <w:rPr>
          <w:rFonts w:ascii="TH SarabunIT๙" w:hAnsi="TH SarabunIT๙" w:cs="TH SarabunIT๙"/>
          <w:sz w:val="32"/>
          <w:szCs w:val="32"/>
          <w:cs/>
        </w:rPr>
        <w:t>๑</w:t>
      </w:r>
      <w:r w:rsidR="00794781" w:rsidRPr="00BF7A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D60AA" w:rsidRPr="00BF7A26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795138" w:rsidRPr="00BF7A26">
        <w:rPr>
          <w:rFonts w:ascii="TH SarabunIT๙" w:hAnsi="TH SarabunIT๙" w:cs="TH SarabunIT๙"/>
          <w:sz w:val="32"/>
          <w:szCs w:val="32"/>
          <w:cs/>
        </w:rPr>
        <w:t>ทุกคน</w:t>
      </w:r>
      <w:r w:rsidR="00AD60AA" w:rsidRPr="00BF7A26">
        <w:rPr>
          <w:rFonts w:ascii="TH SarabunIT๙" w:hAnsi="TH SarabunIT๙" w:cs="TH SarabunIT๙"/>
          <w:sz w:val="32"/>
          <w:szCs w:val="32"/>
          <w:cs/>
        </w:rPr>
        <w:t>ได้รับการดูแลเอาใจใส่ ตลอดจนได้รับการช่วยเหลือได้ทันท่วงที และสามารถดำรงชีวิตอยู่ได้อย่างมีคุณภาพ</w:t>
      </w:r>
    </w:p>
    <w:p w14:paraId="7D18F4DA" w14:textId="1A2ECFB5" w:rsidR="0085444E" w:rsidRPr="00BF7A26" w:rsidRDefault="00250F88" w:rsidP="00794781">
      <w:pPr>
        <w:pStyle w:val="ad"/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D13B78" w:rsidRPr="00BF7A26">
        <w:rPr>
          <w:rFonts w:ascii="TH SarabunIT๙" w:hAnsi="TH SarabunIT๙" w:cs="TH SarabunIT๙"/>
          <w:color w:val="000000"/>
          <w:sz w:val="32"/>
          <w:szCs w:val="32"/>
          <w:cs/>
        </w:rPr>
        <w:t>๕</w:t>
      </w:r>
      <w:r w:rsidR="00E92825" w:rsidRPr="00BF7A26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D13B78" w:rsidRPr="00BF7A26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E92825" w:rsidRPr="00BF7A26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D13B78" w:rsidRPr="00BF7A26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94781" w:rsidRPr="00BF7A2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85444E" w:rsidRPr="00BF7A26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795138" w:rsidRPr="00BF7A26">
        <w:rPr>
          <w:rFonts w:ascii="TH SarabunIT๙" w:hAnsi="TH SarabunIT๙" w:cs="TH SarabunIT๙"/>
          <w:sz w:val="32"/>
          <w:szCs w:val="32"/>
          <w:cs/>
        </w:rPr>
        <w:t>ทุกคน</w:t>
      </w:r>
      <w:r w:rsidR="0085444E" w:rsidRPr="00BF7A26">
        <w:rPr>
          <w:rFonts w:ascii="TH SarabunIT๙" w:hAnsi="TH SarabunIT๙" w:cs="TH SarabunIT๙"/>
          <w:sz w:val="32"/>
          <w:szCs w:val="32"/>
          <w:cs/>
        </w:rPr>
        <w:t>มีความฉลาดทางอารมณ์ รู้จักตนเองและควบคุมตนเองได้ สามารถเรียนรู้ได้อย่างมีความสุข</w:t>
      </w:r>
    </w:p>
    <w:p w14:paraId="41763CAA" w14:textId="706D175D" w:rsidR="00713367" w:rsidRPr="00BF7A26" w:rsidRDefault="00D13B78" w:rsidP="00794781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>๕</w:t>
      </w:r>
      <w:r w:rsidR="00E92825" w:rsidRPr="00BF7A26">
        <w:rPr>
          <w:rFonts w:ascii="TH SarabunIT๙" w:hAnsi="TH SarabunIT๙" w:cs="TH SarabunIT๙"/>
          <w:sz w:val="32"/>
          <w:szCs w:val="32"/>
          <w:cs/>
        </w:rPr>
        <w:t>.</w:t>
      </w:r>
      <w:r w:rsidRPr="00BF7A26">
        <w:rPr>
          <w:rFonts w:ascii="TH SarabunIT๙" w:hAnsi="TH SarabunIT๙" w:cs="TH SarabunIT๙"/>
          <w:sz w:val="32"/>
          <w:szCs w:val="32"/>
          <w:cs/>
        </w:rPr>
        <w:t>๒</w:t>
      </w:r>
      <w:r w:rsidR="00E92825" w:rsidRPr="00BF7A26">
        <w:rPr>
          <w:rFonts w:ascii="TH SarabunIT๙" w:hAnsi="TH SarabunIT๙" w:cs="TH SarabunIT๙"/>
          <w:sz w:val="32"/>
          <w:szCs w:val="32"/>
          <w:cs/>
        </w:rPr>
        <w:t>.</w:t>
      </w:r>
      <w:r w:rsidRPr="00BF7A26">
        <w:rPr>
          <w:rFonts w:ascii="TH SarabunIT๙" w:hAnsi="TH SarabunIT๙" w:cs="TH SarabunIT๙"/>
          <w:sz w:val="32"/>
          <w:szCs w:val="32"/>
          <w:cs/>
        </w:rPr>
        <w:t>๓</w:t>
      </w:r>
      <w:r w:rsidR="00794781" w:rsidRPr="00BF7A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95138" w:rsidRPr="00BF7A26">
        <w:rPr>
          <w:rFonts w:ascii="TH SarabunIT๙" w:hAnsi="TH SarabunIT๙" w:cs="TH SarabunIT๙"/>
          <w:sz w:val="32"/>
          <w:szCs w:val="32"/>
          <w:cs/>
        </w:rPr>
        <w:t>ครู นักเรียน และผู้ปกครองนักเรียน  มีปฏิสัมพันธ์ที่ดีต่อกัน</w:t>
      </w:r>
    </w:p>
    <w:p w14:paraId="7A568FCA" w14:textId="2285BE21" w:rsidR="00250F88" w:rsidRPr="00BF7A26" w:rsidRDefault="00250F88" w:rsidP="0094567A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๕</w:t>
      </w:r>
      <w:r w:rsidRPr="00BF7A26">
        <w:rPr>
          <w:rFonts w:ascii="TH SarabunIT๙" w:hAnsi="TH SarabunIT๙" w:cs="TH SarabunIT๙"/>
          <w:sz w:val="32"/>
          <w:szCs w:val="32"/>
          <w:cs/>
        </w:rPr>
        <w:t>.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๒</w:t>
      </w:r>
      <w:r w:rsidRPr="00BF7A26">
        <w:rPr>
          <w:rFonts w:ascii="TH SarabunIT๙" w:hAnsi="TH SarabunIT๙" w:cs="TH SarabunIT๙"/>
          <w:sz w:val="32"/>
          <w:szCs w:val="32"/>
          <w:cs/>
        </w:rPr>
        <w:t>.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๔</w:t>
      </w:r>
      <w:r w:rsidRPr="00BF7A26">
        <w:rPr>
          <w:rFonts w:ascii="TH SarabunIT๙" w:hAnsi="TH SarabunIT๙" w:cs="TH SarabunIT๙"/>
          <w:sz w:val="32"/>
          <w:szCs w:val="32"/>
          <w:cs/>
        </w:rPr>
        <w:t xml:space="preserve"> นักเรียนมีความรู้ ความ</w:t>
      </w:r>
      <w:r w:rsidR="0094567A" w:rsidRPr="00BF7A26">
        <w:rPr>
          <w:rFonts w:ascii="TH SarabunIT๙" w:hAnsi="TH SarabunIT๙" w:cs="TH SarabunIT๙"/>
          <w:sz w:val="32"/>
          <w:szCs w:val="32"/>
          <w:cs/>
        </w:rPr>
        <w:t>เข้าใจที่ถูกต้องเกี่ยวกับสุขภาพจิต รู้จักตนเอง เข้าใจอารมณ์ ความคิดและพฤติกรรมของตนอย่างเหมาะสม</w:t>
      </w:r>
    </w:p>
    <w:p w14:paraId="2E164ED0" w14:textId="77777777" w:rsidR="0094567A" w:rsidRPr="00BF7A26" w:rsidRDefault="0094567A" w:rsidP="0094567A">
      <w:pPr>
        <w:tabs>
          <w:tab w:val="left" w:pos="851"/>
        </w:tabs>
        <w:jc w:val="thaiDistribute"/>
        <w:rPr>
          <w:rFonts w:ascii="TH SarabunIT๙" w:hAnsi="TH SarabunIT๙" w:cs="TH SarabunIT๙"/>
          <w:szCs w:val="32"/>
          <w:cs/>
        </w:rPr>
      </w:pPr>
    </w:p>
    <w:p w14:paraId="65D728EC" w14:textId="7EFDAD2A" w:rsidR="00DF08E5" w:rsidRPr="00BF7A26" w:rsidRDefault="00D13B78" w:rsidP="00794781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DF08E5" w:rsidRPr="00BF7A26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DF08E5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ความสอดคล้องกับแผนพัฒนาท้องถิ่น/แผนพัฒนาการศึกษาของสถานศึกษา</w:t>
      </w:r>
    </w:p>
    <w:p w14:paraId="0A49DF32" w14:textId="5CE9AE7A" w:rsidR="00DF08E5" w:rsidRPr="00C73FB5" w:rsidRDefault="00DF08E5" w:rsidP="00794781">
      <w:pPr>
        <w:tabs>
          <w:tab w:val="left" w:pos="851"/>
        </w:tabs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="00D13B78" w:rsidRPr="00C73FB5">
        <w:rPr>
          <w:rFonts w:ascii="TH SarabunIT๙" w:hAnsi="TH SarabunIT๙" w:cs="TH SarabunIT๙"/>
          <w:spacing w:val="-4"/>
          <w:sz w:val="32"/>
          <w:szCs w:val="32"/>
          <w:cs/>
        </w:rPr>
        <w:t>๖</w:t>
      </w:r>
      <w:r w:rsidR="00251721" w:rsidRPr="00C73FB5">
        <w:rPr>
          <w:rFonts w:ascii="TH SarabunIT๙" w:hAnsi="TH SarabunIT๙" w:cs="TH SarabunIT๙"/>
          <w:spacing w:val="-4"/>
          <w:sz w:val="32"/>
          <w:szCs w:val="32"/>
          <w:cs/>
        </w:rPr>
        <w:t>.</w:t>
      </w:r>
      <w:r w:rsidR="00D13B78" w:rsidRPr="00C73FB5">
        <w:rPr>
          <w:rFonts w:ascii="TH SarabunIT๙" w:hAnsi="TH SarabunIT๙" w:cs="TH SarabunIT๙"/>
          <w:spacing w:val="-4"/>
          <w:sz w:val="32"/>
          <w:szCs w:val="32"/>
          <w:cs/>
        </w:rPr>
        <w:t>๑</w:t>
      </w:r>
      <w:r w:rsidR="001C272D" w:rsidRPr="00C73FB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สอดคล้องกับแผนพัฒนาองค์การบริหารส่วนจังหวัด </w:t>
      </w:r>
      <w:r w:rsidRPr="00C73FB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สอดคล้องกับยุทธศาสตร์ที่ </w:t>
      </w:r>
      <w:r w:rsidR="00D13B78" w:rsidRPr="00C73FB5">
        <w:rPr>
          <w:rFonts w:ascii="TH SarabunIT๙" w:hAnsi="TH SarabunIT๙" w:cs="TH SarabunIT๙"/>
          <w:spacing w:val="-4"/>
          <w:sz w:val="32"/>
          <w:szCs w:val="32"/>
          <w:cs/>
        </w:rPr>
        <w:t>๓</w:t>
      </w:r>
      <w:r w:rsidRPr="00C73FB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กลยุทธ์ที่ </w:t>
      </w:r>
      <w:r w:rsidR="00D13B78" w:rsidRPr="00C73FB5">
        <w:rPr>
          <w:rFonts w:ascii="TH SarabunIT๙" w:hAnsi="TH SarabunIT๙" w:cs="TH SarabunIT๙"/>
          <w:spacing w:val="-4"/>
          <w:sz w:val="32"/>
          <w:szCs w:val="32"/>
          <w:cs/>
        </w:rPr>
        <w:t>๑</w:t>
      </w:r>
      <w:r w:rsidR="00795138" w:rsidRPr="00C73FB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และ </w:t>
      </w:r>
      <w:r w:rsidR="00D13B78" w:rsidRPr="00C73FB5">
        <w:rPr>
          <w:rFonts w:ascii="TH SarabunIT๙" w:hAnsi="TH SarabunIT๙" w:cs="TH SarabunIT๙"/>
          <w:spacing w:val="-4"/>
          <w:sz w:val="32"/>
          <w:szCs w:val="32"/>
          <w:cs/>
        </w:rPr>
        <w:t>๓</w:t>
      </w:r>
    </w:p>
    <w:p w14:paraId="4F044580" w14:textId="5C61E5E1" w:rsidR="00713367" w:rsidRDefault="00DF08E5" w:rsidP="00C73FB5">
      <w:pPr>
        <w:tabs>
          <w:tab w:val="left" w:pos="851"/>
        </w:tabs>
        <w:jc w:val="thaiDistribute"/>
        <w:rPr>
          <w:rFonts w:ascii="TH SarabunIT๙" w:hAnsi="TH SarabunIT๙" w:cs="TH SarabunIT๙"/>
          <w:spacing w:val="-12"/>
          <w:sz w:val="32"/>
          <w:szCs w:val="32"/>
        </w:rPr>
      </w:pPr>
      <w:r w:rsidRPr="00BF7A26">
        <w:rPr>
          <w:rFonts w:ascii="TH SarabunIT๙" w:hAnsi="TH SarabunIT๙" w:cs="TH SarabunIT๙"/>
          <w:sz w:val="32"/>
          <w:szCs w:val="32"/>
        </w:rPr>
        <w:tab/>
      </w:r>
      <w:r w:rsidR="00D13B78" w:rsidRPr="00C73FB5">
        <w:rPr>
          <w:rFonts w:ascii="TH SarabunIT๙" w:hAnsi="TH SarabunIT๙" w:cs="TH SarabunIT๙"/>
          <w:spacing w:val="-12"/>
          <w:sz w:val="32"/>
          <w:szCs w:val="32"/>
          <w:cs/>
        </w:rPr>
        <w:t>๖</w:t>
      </w:r>
      <w:r w:rsidR="00251721" w:rsidRPr="00C73FB5">
        <w:rPr>
          <w:rFonts w:ascii="TH SarabunIT๙" w:hAnsi="TH SarabunIT๙" w:cs="TH SarabunIT๙"/>
          <w:spacing w:val="-12"/>
          <w:sz w:val="32"/>
          <w:szCs w:val="32"/>
          <w:cs/>
        </w:rPr>
        <w:t>.</w:t>
      </w:r>
      <w:r w:rsidR="00D13B78" w:rsidRPr="00C73FB5">
        <w:rPr>
          <w:rFonts w:ascii="TH SarabunIT๙" w:hAnsi="TH SarabunIT๙" w:cs="TH SarabunIT๙"/>
          <w:spacing w:val="-12"/>
          <w:sz w:val="32"/>
          <w:szCs w:val="32"/>
          <w:cs/>
        </w:rPr>
        <w:t>๒</w:t>
      </w:r>
      <w:r w:rsidR="00794781" w:rsidRPr="00C73FB5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</w:t>
      </w:r>
      <w:r w:rsidRPr="00C73FB5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ความสอดคล้องกับแผนพัฒนาการศึกษาของโรงเรียน สอดคล้องกับยุทธศาสตร์ที่ </w:t>
      </w:r>
      <w:r w:rsidR="00D13B78" w:rsidRPr="00C73FB5">
        <w:rPr>
          <w:rFonts w:ascii="TH SarabunIT๙" w:hAnsi="TH SarabunIT๙" w:cs="TH SarabunIT๙"/>
          <w:spacing w:val="-12"/>
          <w:sz w:val="32"/>
          <w:szCs w:val="32"/>
          <w:cs/>
        </w:rPr>
        <w:t>๓</w:t>
      </w:r>
      <w:r w:rsidRPr="00C73FB5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กลยุทธ์</w:t>
      </w:r>
      <w:r w:rsidR="00943717" w:rsidRPr="00C73FB5">
        <w:rPr>
          <w:rFonts w:ascii="TH SarabunIT๙" w:hAnsi="TH SarabunIT๙" w:cs="TH SarabunIT๙"/>
          <w:spacing w:val="-12"/>
          <w:sz w:val="32"/>
          <w:szCs w:val="32"/>
          <w:cs/>
        </w:rPr>
        <w:br/>
      </w:r>
      <w:r w:rsidR="001500DA" w:rsidRPr="00C73FB5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ที่ </w:t>
      </w:r>
      <w:r w:rsidR="00D13B78" w:rsidRPr="00C73FB5">
        <w:rPr>
          <w:rFonts w:ascii="TH SarabunIT๙" w:hAnsi="TH SarabunIT๙" w:cs="TH SarabunIT๙"/>
          <w:spacing w:val="-12"/>
          <w:sz w:val="32"/>
          <w:szCs w:val="32"/>
          <w:cs/>
        </w:rPr>
        <w:t>๕</w:t>
      </w:r>
      <w:r w:rsidR="006C0BC8" w:rsidRPr="00C73FB5">
        <w:rPr>
          <w:rFonts w:ascii="TH SarabunIT๙" w:hAnsi="TH SarabunIT๙" w:cs="TH SarabunIT๙"/>
          <w:spacing w:val="-12"/>
          <w:sz w:val="32"/>
          <w:szCs w:val="32"/>
        </w:rPr>
        <w:t>.1</w:t>
      </w:r>
    </w:p>
    <w:p w14:paraId="56679D6B" w14:textId="77777777" w:rsidR="00C73FB5" w:rsidRPr="00C73FB5" w:rsidRDefault="00C73FB5" w:rsidP="00C73FB5">
      <w:pPr>
        <w:tabs>
          <w:tab w:val="left" w:pos="851"/>
        </w:tabs>
        <w:jc w:val="thaiDistribute"/>
        <w:rPr>
          <w:rFonts w:ascii="TH SarabunIT๙" w:hAnsi="TH SarabunIT๙" w:cs="TH SarabunIT๙"/>
          <w:spacing w:val="-12"/>
          <w:sz w:val="32"/>
          <w:szCs w:val="32"/>
        </w:rPr>
      </w:pPr>
    </w:p>
    <w:p w14:paraId="111B53F6" w14:textId="77777777" w:rsidR="00AF5119" w:rsidRDefault="00D13B78" w:rsidP="00DC1FE9">
      <w:pPr>
        <w:tabs>
          <w:tab w:val="left" w:pos="851"/>
        </w:tabs>
        <w:spacing w:after="240"/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E92825" w:rsidRPr="00BF7A26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E92825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</w:t>
      </w:r>
    </w:p>
    <w:p w14:paraId="4FCAE503" w14:textId="77777777" w:rsidR="00AF5119" w:rsidRDefault="00AF5119" w:rsidP="00AF511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7.1</w:t>
      </w:r>
      <w:r w:rsidRPr="00C73FB5">
        <w:rPr>
          <w:rFonts w:ascii="TH SarabunIT๙" w:hAnsi="TH SarabunIT๙" w:cs="TH SarabunIT๙"/>
          <w:sz w:val="32"/>
          <w:szCs w:val="32"/>
          <w:cs/>
        </w:rPr>
        <w:t xml:space="preserve"> ประชุมปรึกษาผู้มีส่วนเกี่ยวข้องเพื่อวางแผนจัดกิจกรรมเพื่อนำไปเขียนโครงการ</w:t>
      </w:r>
      <w:r w:rsidRPr="00BF7A26">
        <w:rPr>
          <w:rFonts w:ascii="TH SarabunIT๙" w:hAnsi="TH SarabunIT๙" w:cs="TH SarabunIT๙"/>
          <w:sz w:val="32"/>
          <w:szCs w:val="32"/>
          <w:cs/>
        </w:rPr>
        <w:t>พัฒนาผู้เรียนด้วยระบบดูแลช่วยเหลือนักเรียน</w:t>
      </w:r>
      <w:r w:rsidRPr="00C73FB5">
        <w:rPr>
          <w:rFonts w:ascii="TH SarabunIT๙" w:hAnsi="TH SarabunIT๙" w:cs="TH SarabunIT๙"/>
          <w:sz w:val="32"/>
          <w:szCs w:val="32"/>
          <w:cs/>
        </w:rPr>
        <w:t xml:space="preserve"> มีกิจกรรมดังนี</w:t>
      </w:r>
      <w:r>
        <w:rPr>
          <w:rFonts w:ascii="TH SarabunIT๙" w:hAnsi="TH SarabunIT๙" w:cs="TH SarabunIT๙" w:hint="cs"/>
          <w:sz w:val="32"/>
          <w:szCs w:val="32"/>
          <w:cs/>
        </w:rPr>
        <w:t>้</w:t>
      </w:r>
    </w:p>
    <w:p w14:paraId="36156155" w14:textId="301925C6" w:rsidR="00AF5119" w:rsidRPr="00AF5119" w:rsidRDefault="00AF5119" w:rsidP="00AF5119">
      <w:pPr>
        <w:ind w:firstLine="12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 </w:t>
      </w:r>
      <w:r w:rsidRPr="00AF5119">
        <w:rPr>
          <w:rFonts w:ascii="TH SarabunIT๙" w:hAnsi="TH SarabunIT๙" w:cs="TH SarabunIT๙"/>
          <w:sz w:val="32"/>
          <w:szCs w:val="32"/>
          <w:cs/>
        </w:rPr>
        <w:t>จัดทำเอกสารแบบฟอร์มระบบดูแลช่วยเหลือนักเรียน</w:t>
      </w:r>
    </w:p>
    <w:p w14:paraId="6D43CA80" w14:textId="6D2256F0" w:rsidR="00AF5119" w:rsidRPr="00AF5119" w:rsidRDefault="00AF5119" w:rsidP="00AF5119">
      <w:pPr>
        <w:ind w:firstLine="12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AF5119">
        <w:rPr>
          <w:rFonts w:ascii="TH SarabunIT๙" w:hAnsi="TH SarabunIT๙" w:cs="TH SarabunIT๙"/>
          <w:sz w:val="32"/>
          <w:szCs w:val="32"/>
          <w:cs/>
        </w:rPr>
        <w:t>ประชุมผู้ปกครองนักเรียน</w:t>
      </w:r>
    </w:p>
    <w:p w14:paraId="5CBC7B6C" w14:textId="514234BB" w:rsidR="00AF5119" w:rsidRPr="00AF5119" w:rsidRDefault="00AF5119" w:rsidP="00AF5119">
      <w:pPr>
        <w:ind w:firstLine="12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AF5119">
        <w:rPr>
          <w:rFonts w:ascii="TH SarabunIT๙" w:hAnsi="TH SarabunIT๙" w:cs="TH SarabunIT๙"/>
          <w:sz w:val="32"/>
          <w:szCs w:val="32"/>
          <w:cs/>
        </w:rPr>
        <w:t xml:space="preserve">กิจกรรมเยี่ยมบ้านนักเรียนชั้น ม.๑ และ ม.๔ </w:t>
      </w:r>
    </w:p>
    <w:p w14:paraId="12DECCA0" w14:textId="452EE6E2" w:rsidR="00AF5119" w:rsidRPr="00C73FB5" w:rsidRDefault="00AF5119" w:rsidP="00AF5119">
      <w:pPr>
        <w:ind w:firstLine="127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Pr="00AF5119">
        <w:rPr>
          <w:rFonts w:ascii="TH SarabunIT๙" w:hAnsi="TH SarabunIT๙" w:cs="TH SarabunIT๙"/>
          <w:sz w:val="32"/>
          <w:szCs w:val="32"/>
          <w:cs/>
        </w:rPr>
        <w:t>จัดกิจกรรมอบรมสุขภาพจิตดี เรียนอย่างมีความสุข ตามระบบดูแลช่วยเหลือนักเรียน</w:t>
      </w:r>
    </w:p>
    <w:p w14:paraId="39EC244F" w14:textId="5F8AD4F2" w:rsidR="00AF5119" w:rsidRPr="00C73FB5" w:rsidRDefault="00AF5119" w:rsidP="00AF5119">
      <w:pPr>
        <w:rPr>
          <w:rFonts w:ascii="TH SarabunIT๙" w:hAnsi="TH SarabunIT๙" w:cs="TH SarabunIT๙"/>
          <w:sz w:val="32"/>
          <w:szCs w:val="32"/>
        </w:rPr>
      </w:pPr>
      <w:r w:rsidRPr="00C73FB5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7.2</w:t>
      </w:r>
      <w:r w:rsidRPr="00C73FB5">
        <w:rPr>
          <w:rFonts w:ascii="TH SarabunIT๙" w:hAnsi="TH SarabunIT๙" w:cs="TH SarabunIT๙"/>
          <w:sz w:val="32"/>
          <w:szCs w:val="32"/>
          <w:cs/>
        </w:rPr>
        <w:t xml:space="preserve"> ประชุมวางแผนการดำเนินเขียนโครงการ</w:t>
      </w:r>
    </w:p>
    <w:p w14:paraId="3339B9E6" w14:textId="48685422" w:rsidR="00AF5119" w:rsidRPr="00C73FB5" w:rsidRDefault="00AF5119" w:rsidP="00AF511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7.3</w:t>
      </w:r>
      <w:r w:rsidRPr="00C73FB5">
        <w:rPr>
          <w:rFonts w:ascii="TH SarabunIT๙" w:hAnsi="TH SarabunIT๙" w:cs="TH SarabunIT๙"/>
          <w:sz w:val="32"/>
          <w:szCs w:val="32"/>
          <w:cs/>
        </w:rPr>
        <w:t xml:space="preserve"> แต่งตั้งคณะกรรมการดำเนินงานตาม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กิจกรรมต่างที่จัดขึ้นตาม วัน เวลา ที่กำหนด</w:t>
      </w:r>
    </w:p>
    <w:p w14:paraId="011D5155" w14:textId="3F7071E7" w:rsidR="00AF5119" w:rsidRDefault="00AF5119" w:rsidP="00AF5119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7.</w:t>
      </w:r>
      <w:r w:rsidRPr="00C73FB5">
        <w:rPr>
          <w:rFonts w:ascii="TH SarabunIT๙" w:hAnsi="TH SarabunIT๙" w:cs="TH SarabunIT๙"/>
          <w:sz w:val="32"/>
          <w:szCs w:val="32"/>
          <w:cs/>
        </w:rPr>
        <w:t>4 ประชุมครูผู้เกี่ยวข้องเพื่อเตรียมการและวางแผนในการดำเนิน</w:t>
      </w:r>
      <w:r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="00DC1FE9" w:rsidRPr="00BF7A26">
        <w:rPr>
          <w:rFonts w:ascii="TH SarabunIT๙" w:hAnsi="TH SarabunIT๙" w:cs="TH SarabunIT๙"/>
          <w:sz w:val="32"/>
          <w:szCs w:val="32"/>
        </w:rPr>
        <w:br/>
      </w:r>
      <w:r w:rsidR="006C0BC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AF5119">
        <w:rPr>
          <w:rFonts w:ascii="TH SarabunIT๙" w:hAnsi="TH SarabunIT๙" w:cs="TH SarabunIT๙" w:hint="cs"/>
          <w:sz w:val="32"/>
          <w:szCs w:val="32"/>
          <w:cs/>
        </w:rPr>
        <w:t>7.5 วิธีการดำเนินการ กิจกรรมต่างๆดังนี้</w:t>
      </w:r>
    </w:p>
    <w:p w14:paraId="613E0709" w14:textId="0CEA31C2" w:rsidR="005D1111" w:rsidRPr="009C3ACC" w:rsidRDefault="00AF5119" w:rsidP="00AF5119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F5119">
        <w:rPr>
          <w:rFonts w:ascii="TH SarabunIT๙" w:hAnsi="TH SarabunIT๙" w:cs="TH SarabunIT๙"/>
          <w:sz w:val="32"/>
          <w:szCs w:val="32"/>
          <w:cs/>
        </w:rPr>
        <w:tab/>
      </w:r>
      <w:r w:rsidRPr="009C3AC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7.5.1 กิจกรรม</w:t>
      </w:r>
      <w:r w:rsidR="00EF1B85" w:rsidRPr="009C3ACC">
        <w:rPr>
          <w:rFonts w:ascii="TH SarabunIT๙" w:hAnsi="TH SarabunIT๙" w:cs="TH SarabunIT๙"/>
          <w:b/>
          <w:bCs/>
          <w:sz w:val="32"/>
          <w:szCs w:val="32"/>
          <w:cs/>
        </w:rPr>
        <w:t>จัดทำเอกสารแบบฟอร์มระบบดูแล</w:t>
      </w:r>
      <w:r w:rsidR="00E92825" w:rsidRPr="009C3ACC">
        <w:rPr>
          <w:rFonts w:ascii="TH SarabunIT๙" w:hAnsi="TH SarabunIT๙" w:cs="TH SarabunIT๙"/>
          <w:b/>
          <w:bCs/>
          <w:sz w:val="32"/>
          <w:szCs w:val="32"/>
          <w:cs/>
        </w:rPr>
        <w:t>ช่วยเหลือนักเรียน</w:t>
      </w:r>
    </w:p>
    <w:p w14:paraId="48E8480F" w14:textId="6DAEA593" w:rsidR="00AF5119" w:rsidRPr="00AF5119" w:rsidRDefault="009C3ACC" w:rsidP="00AF5119">
      <w:pPr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573760" behindDoc="0" locked="0" layoutInCell="1" allowOverlap="1" wp14:anchorId="591F49ED" wp14:editId="2D7D9B30">
                <wp:simplePos x="0" y="0"/>
                <wp:positionH relativeFrom="column">
                  <wp:posOffset>4324985</wp:posOffset>
                </wp:positionH>
                <wp:positionV relativeFrom="paragraph">
                  <wp:posOffset>1653870</wp:posOffset>
                </wp:positionV>
                <wp:extent cx="1961659" cy="321945"/>
                <wp:effectExtent l="0" t="0" r="635" b="1905"/>
                <wp:wrapNone/>
                <wp:docPr id="481562655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61659" cy="3219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53AC5233" w14:textId="2DA8325D" w:rsidR="008578E9" w:rsidRDefault="008578E9" w:rsidP="009C3ACC">
                            <w:pPr>
                              <w:tabs>
                                <w:tab w:val="left" w:pos="851"/>
                              </w:tabs>
                              <w:jc w:val="right"/>
                            </w:pPr>
                            <w:r w:rsidRPr="003D2594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/</w:t>
                            </w:r>
                            <w:r w:rsidR="00CE2F4C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จัดประชุมผู้ปกครองนักเรียน</w:t>
                            </w:r>
                            <w:r w:rsidR="009C3ACC">
                              <w:rPr>
                                <w:rFonts w:ascii="TH SarabunPSK" w:hAnsi="TH SarabunPSK" w:cs="TH SarabunPSK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1F49ED" id="Text Box 67" o:spid="_x0000_s1027" type="#_x0000_t202" style="position:absolute;margin-left:340.55pt;margin-top:130.25pt;width:154.45pt;height:25.35pt;z-index:25157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" fillcolor="window" stroked="f" strokeweight=".5pt">
                <v:textbox>
                  <w:txbxContent>
                    <w:p w14:paraId="53AC5233" w14:textId="2DA8325D" w:rsidR="008578E9" w:rsidRDefault="008578E9" w:rsidP="009C3ACC">
                      <w:pPr>
                        <w:tabs>
                          <w:tab w:val="left" w:pos="851"/>
                        </w:tabs>
                        <w:jc w:val="right"/>
                      </w:pPr>
                      <w:r w:rsidRPr="003D2594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/</w:t>
                      </w:r>
                      <w:r w:rsidR="00CE2F4C"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>จัดประชุมผู้ปกครองนักเรียน</w:t>
                      </w:r>
                      <w:r w:rsidR="009C3ACC">
                        <w:rPr>
                          <w:rFonts w:ascii="TH SarabunPSK" w:hAnsi="TH SarabunPSK" w:cs="TH SarabunPSK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4"/>
        <w:tblW w:w="9071" w:type="dxa"/>
        <w:tblInd w:w="279" w:type="dxa"/>
        <w:tblLook w:val="04A0" w:firstRow="1" w:lastRow="0" w:firstColumn="1" w:lastColumn="0" w:noHBand="0" w:noVBand="1"/>
      </w:tblPr>
      <w:tblGrid>
        <w:gridCol w:w="992"/>
        <w:gridCol w:w="4961"/>
        <w:gridCol w:w="1349"/>
        <w:gridCol w:w="1769"/>
      </w:tblGrid>
      <w:tr w:rsidR="00E92825" w:rsidRPr="00BF7A26" w14:paraId="3050F66E" w14:textId="77777777" w:rsidTr="009C3ACC">
        <w:trPr>
          <w:tblHeader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3A0E06E" w14:textId="77777777" w:rsidR="00E92825" w:rsidRPr="00BF7A26" w:rsidRDefault="00E92825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6DCE8E9C" w14:textId="77777777" w:rsidR="00E92825" w:rsidRPr="00BF7A26" w:rsidRDefault="00E92825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center"/>
          </w:tcPr>
          <w:p w14:paraId="2841EEC9" w14:textId="77777777" w:rsidR="00E92825" w:rsidRPr="00BF7A26" w:rsidRDefault="00E92825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769" w:type="dxa"/>
            <w:tcBorders>
              <w:bottom w:val="single" w:sz="4" w:space="0" w:color="auto"/>
            </w:tcBorders>
            <w:vAlign w:val="center"/>
          </w:tcPr>
          <w:p w14:paraId="04724F18" w14:textId="5E20240D" w:rsidR="00E92825" w:rsidRPr="00BF7A26" w:rsidRDefault="00E92825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</w:t>
            </w:r>
            <w:r w:rsidRPr="00BF7A26">
              <w:rPr>
                <w:rFonts w:ascii="TH SarabunIT๙" w:hAnsi="TH SarabunIT๙" w:cs="TH SarabunIT๙"/>
                <w:b/>
                <w:bCs/>
                <w:sz w:val="28"/>
              </w:rPr>
              <w:t>/</w:t>
            </w:r>
            <w:r w:rsidRPr="00BF7A2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สถานที่ดำเนินการ</w:t>
            </w:r>
          </w:p>
        </w:tc>
      </w:tr>
      <w:tr w:rsidR="00E92825" w:rsidRPr="00BF7A26" w14:paraId="6950BEA0" w14:textId="77777777" w:rsidTr="009C3ACC">
        <w:tc>
          <w:tcPr>
            <w:tcW w:w="992" w:type="dxa"/>
          </w:tcPr>
          <w:p w14:paraId="2D0AA1F8" w14:textId="77777777" w:rsidR="00E92825" w:rsidRPr="00BF7A26" w:rsidRDefault="00E92825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0BF46FED" w14:textId="77777777" w:rsidR="00E92825" w:rsidRPr="00BF7A26" w:rsidRDefault="00E92825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</w:tcPr>
          <w:p w14:paraId="3B769FDB" w14:textId="5BE38847" w:rsidR="00E92825" w:rsidRPr="00BF7A26" w:rsidRDefault="00D13B78" w:rsidP="007563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794781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1E7B11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</w:t>
            </w:r>
            <w:r w:rsidR="00412D3A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เอกสารแบบฟอร์มระบบดูแล</w:t>
            </w:r>
            <w:r w:rsidR="001E7B11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ช่วยเหลือนักเรียน</w:t>
            </w:r>
          </w:p>
          <w:p w14:paraId="50DF5658" w14:textId="0959AA95" w:rsidR="00412D3A" w:rsidRPr="00BF7A26" w:rsidRDefault="00D13B78" w:rsidP="00412D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794781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412D3A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ประชุมครูผู้เกี่ยวข้องเพื่อจัดทำเอกสารระบบดูแลช่วยเหลือนักเรียน</w:t>
            </w:r>
          </w:p>
          <w:p w14:paraId="23005A3E" w14:textId="6EE3DC1A" w:rsidR="00091FA1" w:rsidRPr="00BF7A26" w:rsidRDefault="00D13B78" w:rsidP="008D4B4D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๓</w:t>
            </w:r>
            <w:r w:rsidR="001E7B11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A93106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นำ</w:t>
            </w:r>
            <w:r w:rsidR="001E7B11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เสนอ</w:t>
            </w:r>
            <w:r w:rsidR="00412D3A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เอกสารแบบฟอร์มระบบดูแล</w:t>
            </w:r>
            <w:r w:rsidR="001E7B11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ช่วยเหลือนักเรียน</w:t>
            </w:r>
            <w:r w:rsidR="00A93106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ต่อผู้อำนวยการสถานศึกษา</w:t>
            </w:r>
            <w:r w:rsidR="00713367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เพื่อขออนุมัติดำเนินการจัดทำเอกสาร</w:t>
            </w:r>
          </w:p>
        </w:tc>
        <w:tc>
          <w:tcPr>
            <w:tcW w:w="1349" w:type="dxa"/>
          </w:tcPr>
          <w:p w14:paraId="5F92C20E" w14:textId="0B1C73D7" w:rsidR="00713367" w:rsidRPr="00BF7A26" w:rsidRDefault="00713367" w:rsidP="009F70C8">
            <w:pPr>
              <w:ind w:right="-80"/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พ.ย.-ธ.ค.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8</w:t>
            </w:r>
          </w:p>
          <w:p w14:paraId="1C2B8282" w14:textId="2D40480B" w:rsidR="00E92825" w:rsidRPr="00BF7A26" w:rsidRDefault="00E92825" w:rsidP="009F70C8">
            <w:pPr>
              <w:ind w:right="-8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พ.ค.-มิ.ย.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1769" w:type="dxa"/>
          </w:tcPr>
          <w:p w14:paraId="78622C77" w14:textId="34139FBB" w:rsidR="00E92825" w:rsidRPr="00BF7A26" w:rsidRDefault="00E92825" w:rsidP="009C3A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- งานระบบดูแลช่วยเหลือนักเรียน  ฝ่ายบริหารกิจการนักเรียน</w:t>
            </w:r>
          </w:p>
        </w:tc>
      </w:tr>
      <w:tr w:rsidR="00E92825" w:rsidRPr="00BF7A26" w14:paraId="7CC5012D" w14:textId="77777777" w:rsidTr="009C3ACC">
        <w:trPr>
          <w:trHeight w:val="1858"/>
        </w:trPr>
        <w:tc>
          <w:tcPr>
            <w:tcW w:w="992" w:type="dxa"/>
          </w:tcPr>
          <w:p w14:paraId="227AAF36" w14:textId="77777777" w:rsidR="00E92825" w:rsidRPr="00BF7A26" w:rsidRDefault="00E92825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57A06104" w14:textId="77777777" w:rsidR="009A19E3" w:rsidRPr="00BF7A26" w:rsidRDefault="00E92825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3EB6AB59" w14:textId="77777777" w:rsidR="009A19E3" w:rsidRPr="00BF7A26" w:rsidRDefault="009A19E3" w:rsidP="009A19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14:paraId="00D84775" w14:textId="77777777" w:rsidR="009A19E3" w:rsidRPr="00BF7A26" w:rsidRDefault="009A19E3" w:rsidP="009A19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14:paraId="043A09FB" w14:textId="77777777" w:rsidR="009A19E3" w:rsidRPr="00BF7A26" w:rsidRDefault="009A19E3" w:rsidP="009A19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14:paraId="419D97AF" w14:textId="77777777" w:rsidR="00E92825" w:rsidRPr="00BF7A26" w:rsidRDefault="00E92825" w:rsidP="009A19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961" w:type="dxa"/>
          </w:tcPr>
          <w:p w14:paraId="55D0EE13" w14:textId="5AE30113" w:rsidR="00A93106" w:rsidRPr="00BF7A26" w:rsidRDefault="00D13B78" w:rsidP="00A931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92566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A93106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จัดทำเอกสารแบบฟอร์มระบบดูและช่วยเหลือนักเรียน</w:t>
            </w:r>
            <w:r w:rsidR="007C54CF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ดังนี้</w:t>
            </w:r>
          </w:p>
          <w:p w14:paraId="4B4A3ACC" w14:textId="77777777" w:rsidR="007C54CF" w:rsidRPr="00BF7A26" w:rsidRDefault="007C54CF" w:rsidP="00A9310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AA2182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แบบฟอร์มแจ้งข้อมูลนักเรียนที่พฤติกรรมผิดระเบียบวินัยของโรงเรียนและพฤติกรรมเสี่ยง</w:t>
            </w:r>
          </w:p>
          <w:p w14:paraId="79BE9386" w14:textId="77777777" w:rsidR="000B5B8B" w:rsidRPr="00BF7A26" w:rsidRDefault="000B5B8B" w:rsidP="00A931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แบบสอบวัดความซึมเศร้าในเด็ก</w:t>
            </w:r>
          </w:p>
          <w:p w14:paraId="1F2E7FB5" w14:textId="77777777" w:rsidR="00E92825" w:rsidRPr="00BF7A26" w:rsidRDefault="000B5B8B" w:rsidP="00110CB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แบบ</w:t>
            </w:r>
            <w:r w:rsidR="00892290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ประเมินพฤติกรรมเด็ก</w:t>
            </w:r>
            <w:r w:rsidR="0092566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892290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892290" w:rsidRPr="00BF7A26">
              <w:rPr>
                <w:rFonts w:ascii="TH SarabunIT๙" w:hAnsi="TH SarabunIT๙" w:cs="TH SarabunIT๙"/>
                <w:sz w:val="32"/>
                <w:szCs w:val="32"/>
              </w:rPr>
              <w:t>SDQ</w:t>
            </w:r>
            <w:r w:rsidR="00892290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1349" w:type="dxa"/>
          </w:tcPr>
          <w:p w14:paraId="55E5F82D" w14:textId="0139182C" w:rsidR="00713367" w:rsidRPr="00BF7A26" w:rsidRDefault="00713367" w:rsidP="007563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ม.ค.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726EC3BD" w14:textId="77777777" w:rsidR="00713367" w:rsidRPr="00BF7A26" w:rsidRDefault="00713367" w:rsidP="007563E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E58315C" w14:textId="508CD189" w:rsidR="00E92825" w:rsidRPr="00BF7A26" w:rsidRDefault="007C54CF" w:rsidP="007133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มิ.ย</w:t>
            </w:r>
            <w:r w:rsidR="00E92825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386A481A" w14:textId="77777777" w:rsidR="00CD1254" w:rsidRPr="00BF7A26" w:rsidRDefault="00CD1254" w:rsidP="00CD125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5CD154" w14:textId="0DD69255" w:rsidR="000B5B8B" w:rsidRPr="00BF7A26" w:rsidRDefault="00AA2182" w:rsidP="00CD12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ก.ค. 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63D77315" w14:textId="70239C41" w:rsidR="00AA2182" w:rsidRPr="00BF7A26" w:rsidRDefault="000B5B8B" w:rsidP="00CD125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ส.ค. 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69" w:type="dxa"/>
          </w:tcPr>
          <w:p w14:paraId="5B66D839" w14:textId="56BFE77E" w:rsidR="00E92825" w:rsidRPr="00BF7A26" w:rsidRDefault="00E92825" w:rsidP="00E928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- งานระบบดูแลช่วยเหลือนักเรียน  ฝ่ายบริหารกิจการนักเรียน</w:t>
            </w:r>
          </w:p>
          <w:p w14:paraId="1381FC9E" w14:textId="657EAD7D" w:rsidR="009A19E3" w:rsidRPr="00BF7A26" w:rsidRDefault="009A19E3" w:rsidP="0071336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92825" w:rsidRPr="00BF7A26" w14:paraId="61489CCC" w14:textId="77777777" w:rsidTr="009C3ACC">
        <w:tc>
          <w:tcPr>
            <w:tcW w:w="992" w:type="dxa"/>
          </w:tcPr>
          <w:p w14:paraId="2CCB1C00" w14:textId="77777777" w:rsidR="00E92825" w:rsidRPr="00BF7A26" w:rsidRDefault="00E92825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</w:tcPr>
          <w:p w14:paraId="06FE0133" w14:textId="4C7D62C5" w:rsidR="00892290" w:rsidRPr="00BF7A26" w:rsidRDefault="00D13B78" w:rsidP="008922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92566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E92825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</w:t>
            </w:r>
            <w:r w:rsidR="00892290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จัดทำเอกสารแบบฟอร์มระบบ</w:t>
            </w:r>
            <w:r w:rsidR="004E107B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892290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ดูและช่วยเหลือนักเรียนดังนี้</w:t>
            </w:r>
          </w:p>
          <w:p w14:paraId="5980A2CB" w14:textId="77777777" w:rsidR="00892290" w:rsidRPr="00BF7A26" w:rsidRDefault="00892290" w:rsidP="008922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แบบฟอร์มแจ้งข้อมูลนักเรียนที่พฤติกรรมผิดระเบียบวินัยของโรงเรียนและพฤติกรรมเสี่ยง</w:t>
            </w:r>
          </w:p>
          <w:p w14:paraId="36F23876" w14:textId="77777777" w:rsidR="00892290" w:rsidRPr="00BF7A26" w:rsidRDefault="00892290" w:rsidP="008922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แบบสอบวัดความซึมเศร้าในเด็ก</w:t>
            </w:r>
          </w:p>
          <w:p w14:paraId="056CE43B" w14:textId="77777777" w:rsidR="00E92825" w:rsidRPr="00BF7A26" w:rsidRDefault="00892290" w:rsidP="00CD12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แบบประเมินพฤติกรรมเด็ก</w:t>
            </w:r>
            <w:r w:rsidR="0092566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F7A26">
              <w:rPr>
                <w:rFonts w:ascii="TH SarabunIT๙" w:hAnsi="TH SarabunIT๙" w:cs="TH SarabunIT๙"/>
                <w:sz w:val="32"/>
                <w:szCs w:val="32"/>
              </w:rPr>
              <w:t>SDQ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3D7C6B59" w14:textId="18F40278" w:rsidR="00B11F2E" w:rsidRPr="00BF7A26" w:rsidRDefault="00D13B78" w:rsidP="00B11F2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11F2E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. รายงานผลการจัดทำเอกสารดังกล่าวข้างต้นให้ผู้อำนวยการสถานศึกษาได้ทราบ</w:t>
            </w:r>
            <w:r w:rsidR="00B11F2E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349" w:type="dxa"/>
          </w:tcPr>
          <w:p w14:paraId="692F0CD9" w14:textId="0887F7C0" w:rsidR="000951DE" w:rsidRPr="00BF7A26" w:rsidRDefault="00E92825" w:rsidP="007563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4D0CC0AA" w14:textId="77777777" w:rsidR="000951DE" w:rsidRPr="00BF7A26" w:rsidRDefault="000951DE" w:rsidP="000951D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7D481FCF" w14:textId="3D3276BE" w:rsidR="000951DE" w:rsidRPr="00BF7A26" w:rsidRDefault="000951DE" w:rsidP="001500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ส.ค. 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52F9312C" w14:textId="627401F5" w:rsidR="000951DE" w:rsidRPr="00BF7A26" w:rsidRDefault="000951DE" w:rsidP="000951D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3CE05142" w14:textId="21DA4AD6" w:rsidR="000951DE" w:rsidRPr="00BF7A26" w:rsidRDefault="000951DE" w:rsidP="001500D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ก.ย. 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049A1684" w14:textId="2A6AAD96" w:rsidR="00E92825" w:rsidRPr="00BF7A26" w:rsidRDefault="000951DE" w:rsidP="001500D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ก.ย. 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265E68A6" w14:textId="2A58DA0B" w:rsidR="00B11F2E" w:rsidRPr="00BF7A26" w:rsidRDefault="00B11F2E" w:rsidP="00B11F2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E15F9B" w14:textId="7E302058" w:rsidR="00B11F2E" w:rsidRPr="00BF7A26" w:rsidRDefault="00B11F2E" w:rsidP="00B11F2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ก.ย. 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69" w:type="dxa"/>
          </w:tcPr>
          <w:p w14:paraId="771D72BB" w14:textId="1B38BC1A" w:rsidR="00E92825" w:rsidRPr="00BF7A26" w:rsidRDefault="00E92825" w:rsidP="00E9282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- งานระบบดูแลช่วยเหลือนักเรียน  ฝ่ายบริหารกิจการนักเรียน</w:t>
            </w:r>
          </w:p>
          <w:p w14:paraId="5E5440D9" w14:textId="407AFED5" w:rsidR="00B11F2E" w:rsidRPr="00BF7A26" w:rsidRDefault="00B11F2E" w:rsidP="007E2B74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10CBE" w:rsidRPr="00BF7A26" w14:paraId="32CD7526" w14:textId="77777777" w:rsidTr="009C3ACC">
        <w:tc>
          <w:tcPr>
            <w:tcW w:w="992" w:type="dxa"/>
          </w:tcPr>
          <w:p w14:paraId="39B42164" w14:textId="77777777" w:rsidR="00110CBE" w:rsidRPr="00BF7A26" w:rsidRDefault="00110CBE" w:rsidP="00866F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Action</w:t>
            </w:r>
          </w:p>
          <w:p w14:paraId="4E71C6A7" w14:textId="77777777" w:rsidR="00110CBE" w:rsidRPr="00BF7A26" w:rsidRDefault="00110CBE" w:rsidP="00866F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</w:tcPr>
          <w:p w14:paraId="45B6EDD5" w14:textId="38B34A7E" w:rsidR="003D2594" w:rsidRPr="00BF7A26" w:rsidRDefault="00D13B78" w:rsidP="00866F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="00110CBE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. จัดทำเป็นข้อมูลสารสนเทศ เกี่ยวกับจัดทำเอกสารแบบฟอร์มระบบดูและช่วยเหลือนักเรียนดังนี้</w:t>
            </w:r>
            <w:r w:rsidR="00110CBE" w:rsidRPr="00BF7A2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110CBE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แบบฟอร์มแจ้งข้อมูลนักเรียนที่พฤติกรรมผิดระเบียบวินัยของโรงเรียนและพฤติกรรมเสี่ยง</w:t>
            </w:r>
          </w:p>
          <w:p w14:paraId="3508A194" w14:textId="77777777" w:rsidR="00110CBE" w:rsidRPr="00BF7A26" w:rsidRDefault="00110CBE" w:rsidP="00866FB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แบบสอบวัดความซึมเศร้าในเด็ก</w:t>
            </w:r>
          </w:p>
          <w:p w14:paraId="272B832F" w14:textId="77777777" w:rsidR="00110CBE" w:rsidRPr="00BF7A26" w:rsidRDefault="00110CBE" w:rsidP="00866F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แบบประเมินพฤติกรรมเด็ก</w:t>
            </w:r>
            <w:r w:rsidR="0092566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F7A26">
              <w:rPr>
                <w:rFonts w:ascii="TH SarabunIT๙" w:hAnsi="TH SarabunIT๙" w:cs="TH SarabunIT๙"/>
                <w:sz w:val="32"/>
                <w:szCs w:val="32"/>
              </w:rPr>
              <w:t>SDQ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4B546270" w14:textId="77777777" w:rsidR="00110CBE" w:rsidRPr="00BF7A26" w:rsidRDefault="00110CBE" w:rsidP="00866F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เพื่อนำไปใช้พัฒนานักเรียนในปีการศึกษาถัดไป</w:t>
            </w:r>
          </w:p>
        </w:tc>
        <w:tc>
          <w:tcPr>
            <w:tcW w:w="1349" w:type="dxa"/>
          </w:tcPr>
          <w:p w14:paraId="7F513DA6" w14:textId="2FE22379" w:rsidR="00110CBE" w:rsidRPr="00BF7A26" w:rsidRDefault="00110CBE" w:rsidP="00866F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69" w:type="dxa"/>
          </w:tcPr>
          <w:p w14:paraId="6AB6F6C6" w14:textId="1A03F306" w:rsidR="00110CBE" w:rsidRPr="00BF7A26" w:rsidRDefault="00110CBE" w:rsidP="00866F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-  งานระบบดูแลช่วยเหลือนักเรียน  ฝ่ายบริหารกิจการนักเรียน</w:t>
            </w:r>
          </w:p>
          <w:p w14:paraId="0825F24F" w14:textId="125D38B6" w:rsidR="00110CBE" w:rsidRPr="00BF7A26" w:rsidRDefault="00110CBE" w:rsidP="00732AC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</w:tbl>
    <w:p w14:paraId="585F3A6B" w14:textId="0C0317A4" w:rsidR="0094567A" w:rsidRPr="00BF7A26" w:rsidRDefault="0094567A" w:rsidP="00DF08E5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</w:p>
    <w:p w14:paraId="5EEABB1D" w14:textId="110E90A0" w:rsidR="00CD250E" w:rsidRPr="009C3ACC" w:rsidRDefault="00D13B78" w:rsidP="00AF5119">
      <w:pPr>
        <w:ind w:firstLine="1134"/>
        <w:rPr>
          <w:rFonts w:ascii="TH SarabunIT๙" w:hAnsi="TH SarabunIT๙" w:cs="TH SarabunIT๙"/>
          <w:b/>
          <w:bCs/>
          <w:sz w:val="32"/>
          <w:szCs w:val="32"/>
        </w:rPr>
      </w:pPr>
      <w:r w:rsidRPr="009C3ACC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7563E6" w:rsidRPr="009C3AC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AF5119" w:rsidRPr="009C3ACC">
        <w:rPr>
          <w:rFonts w:ascii="TH SarabunIT๙" w:hAnsi="TH SarabunIT๙" w:cs="TH SarabunIT๙" w:hint="cs"/>
          <w:b/>
          <w:bCs/>
          <w:sz w:val="32"/>
          <w:szCs w:val="32"/>
          <w:cs/>
        </w:rPr>
        <w:t>5.</w:t>
      </w:r>
      <w:r w:rsidRPr="009C3ACC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94567A" w:rsidRPr="009C3A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D250E" w:rsidRPr="009C3ACC">
        <w:rPr>
          <w:rFonts w:ascii="TH SarabunIT๙" w:hAnsi="TH SarabunIT๙" w:cs="TH SarabunIT๙"/>
          <w:b/>
          <w:bCs/>
          <w:sz w:val="32"/>
          <w:szCs w:val="32"/>
          <w:cs/>
        </w:rPr>
        <w:t>จัดประชุมผู้ปกครองนักเรียน</w:t>
      </w:r>
    </w:p>
    <w:p w14:paraId="20331FA5" w14:textId="731F8F2B" w:rsidR="009C3ACC" w:rsidRPr="00AF5119" w:rsidRDefault="009C3ACC" w:rsidP="00AF5119">
      <w:pPr>
        <w:ind w:firstLine="1134"/>
        <w:rPr>
          <w:rFonts w:ascii="TH SarabunIT๙" w:hAnsi="TH SarabunIT๙" w:cs="TH SarabunIT๙" w:hint="cs"/>
          <w:sz w:val="32"/>
          <w:szCs w:val="32"/>
          <w:cs/>
        </w:rPr>
      </w:pPr>
      <w:r w:rsidRPr="00BF7A26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 wp14:anchorId="4F010390" wp14:editId="7F55F844">
                <wp:simplePos x="0" y="0"/>
                <wp:positionH relativeFrom="column">
                  <wp:posOffset>4735886</wp:posOffset>
                </wp:positionH>
                <wp:positionV relativeFrom="paragraph">
                  <wp:posOffset>2649277</wp:posOffset>
                </wp:positionV>
                <wp:extent cx="1226523" cy="321945"/>
                <wp:effectExtent l="0" t="0" r="0" b="1905"/>
                <wp:wrapNone/>
                <wp:docPr id="1374868120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6523" cy="3219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6BCF177B" w14:textId="7FF16236" w:rsidR="009C3ACC" w:rsidRDefault="009C3ACC" w:rsidP="009C3ACC">
                            <w:pPr>
                              <w:tabs>
                                <w:tab w:val="left" w:pos="851"/>
                              </w:tabs>
                              <w:jc w:val="right"/>
                            </w:pP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9C3ACC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๕. ดำเนินการ</w:t>
                            </w:r>
                            <w: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010390" id="_x0000_s1028" type="#_x0000_t202" style="position:absolute;left:0;text-align:left;margin-left:372.9pt;margin-top:208.6pt;width:96.6pt;height:25.3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" fillcolor="window" stroked="f" strokeweight=".5pt">
                <v:textbox>
                  <w:txbxContent>
                    <w:p w14:paraId="6BCF177B" w14:textId="7FF16236" w:rsidR="009C3ACC" w:rsidRDefault="009C3ACC" w:rsidP="009C3ACC">
                      <w:pPr>
                        <w:tabs>
                          <w:tab w:val="left" w:pos="851"/>
                        </w:tabs>
                        <w:jc w:val="right"/>
                      </w:pP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Pr="009C3ACC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๕. ดำเนินการ</w:t>
                      </w:r>
                      <w: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4"/>
        <w:tblW w:w="9072" w:type="dxa"/>
        <w:tblInd w:w="279" w:type="dxa"/>
        <w:tblLook w:val="04A0" w:firstRow="1" w:lastRow="0" w:firstColumn="1" w:lastColumn="0" w:noHBand="0" w:noVBand="1"/>
      </w:tblPr>
      <w:tblGrid>
        <w:gridCol w:w="992"/>
        <w:gridCol w:w="4961"/>
        <w:gridCol w:w="1418"/>
        <w:gridCol w:w="1701"/>
      </w:tblGrid>
      <w:tr w:rsidR="007563E6" w:rsidRPr="00BF7A26" w14:paraId="3CE9E1FD" w14:textId="77777777" w:rsidTr="009C3ACC">
        <w:trPr>
          <w:tblHeader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E19323B" w14:textId="77777777" w:rsidR="00CD250E" w:rsidRPr="00BF7A26" w:rsidRDefault="00CD250E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57A8F473" w14:textId="77777777" w:rsidR="00CD250E" w:rsidRPr="00BF7A26" w:rsidRDefault="00CD250E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7B6B2BA" w14:textId="77777777" w:rsidR="00CD250E" w:rsidRPr="00BF7A26" w:rsidRDefault="00CD250E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6F33FF9" w14:textId="77777777" w:rsidR="00CD250E" w:rsidRPr="00BF7A26" w:rsidRDefault="00CD250E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7563E6" w:rsidRPr="00BF7A26" w14:paraId="5853CBBB" w14:textId="77777777" w:rsidTr="009C3ACC">
        <w:tc>
          <w:tcPr>
            <w:tcW w:w="992" w:type="dxa"/>
          </w:tcPr>
          <w:p w14:paraId="738F7907" w14:textId="77777777" w:rsidR="00CD250E" w:rsidRPr="00BF7A26" w:rsidRDefault="00CD250E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622304BE" w14:textId="77777777" w:rsidR="00CD250E" w:rsidRPr="00BF7A26" w:rsidRDefault="00CD250E" w:rsidP="007563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</w:tcPr>
          <w:p w14:paraId="7479C8F5" w14:textId="02F85F53" w:rsidR="00A5020D" w:rsidRPr="00BF7A26" w:rsidRDefault="00D13B78" w:rsidP="00A502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A5020D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. จัดทำบันทึกข้อความเพื่อเสนอขอความเห็นชอบต่อผู้บริหารสถานศึกษา</w:t>
            </w:r>
          </w:p>
          <w:p w14:paraId="51F3C23F" w14:textId="44986757" w:rsidR="005D1111" w:rsidRPr="00BF7A26" w:rsidRDefault="00D13B78" w:rsidP="009C3A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A5020D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. ประชุมครู และผู้เกี่ยวข้องเพื่อชี้แจงแนวทางในการจัดกิจกรรม</w:t>
            </w:r>
          </w:p>
        </w:tc>
        <w:tc>
          <w:tcPr>
            <w:tcW w:w="1418" w:type="dxa"/>
          </w:tcPr>
          <w:p w14:paraId="0F6FC1F5" w14:textId="0E85A1A2" w:rsidR="00CD250E" w:rsidRPr="00BF7A26" w:rsidRDefault="001500DA" w:rsidP="001500DA">
            <w:pPr>
              <w:ind w:right="-22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มี.ค</w:t>
            </w:r>
            <w:r w:rsidR="00CD250E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.-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เม</w:t>
            </w:r>
            <w:r w:rsidR="00CD250E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.ย.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14:paraId="716C06F5" w14:textId="4A54E144" w:rsidR="00CD250E" w:rsidRPr="00BF7A26" w:rsidRDefault="00CD250E" w:rsidP="007563E6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- งานระบบดูแลช่วยเหลือนักเรียน  ฝ่ายบริหารกิจการนักเรียน</w:t>
            </w:r>
          </w:p>
        </w:tc>
      </w:tr>
      <w:tr w:rsidR="007563E6" w:rsidRPr="00BF7A26" w14:paraId="14E23E4B" w14:textId="77777777" w:rsidTr="009C3ACC">
        <w:trPr>
          <w:trHeight w:val="70"/>
        </w:trPr>
        <w:tc>
          <w:tcPr>
            <w:tcW w:w="992" w:type="dxa"/>
          </w:tcPr>
          <w:p w14:paraId="179F88E4" w14:textId="77777777" w:rsidR="00CD250E" w:rsidRPr="00BF7A26" w:rsidRDefault="00CD250E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5E534BEC" w14:textId="77777777" w:rsidR="00CD250E" w:rsidRPr="00BF7A26" w:rsidRDefault="00CD250E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</w:tcPr>
          <w:p w14:paraId="3C94864F" w14:textId="49EDA3BD" w:rsidR="00A5020D" w:rsidRPr="00BF7A26" w:rsidRDefault="00D13B78" w:rsidP="00A5020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CD1254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A5020D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ดำเนินการชี้แจงแนวทางการจัดกิจกรรมให้นักเรียนทุกคนทราบ</w:t>
            </w:r>
          </w:p>
          <w:p w14:paraId="28F15BEB" w14:textId="45CB0675" w:rsidR="00CD250E" w:rsidRPr="00BF7A26" w:rsidRDefault="00D13B78" w:rsidP="00356D5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CD1254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92566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5020D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ดำเนินการจัดกิจกรรมประชุมผู้ปกครอง</w:t>
            </w:r>
            <w:r w:rsidR="00445514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3D2594" w:rsidRPr="00BF7A2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445514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  <w:p w14:paraId="4E600A55" w14:textId="189750BA" w:rsidR="00445514" w:rsidRPr="00BF7A26" w:rsidRDefault="00D13B78" w:rsidP="00356D5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๕</w:t>
            </w:r>
            <w:r w:rsidR="00445514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. ดำเนินการจัดกิจกรรมประชุมผู้ปกครอง ม.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445514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4E107B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445514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445514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ม.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445514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 ม.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1418" w:type="dxa"/>
          </w:tcPr>
          <w:p w14:paraId="55792F0D" w14:textId="255AE16F" w:rsidR="00445514" w:rsidRPr="00BF7A26" w:rsidRDefault="001500DA" w:rsidP="001500DA">
            <w:pPr>
              <w:ind w:right="-22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เม</w:t>
            </w:r>
            <w:r w:rsidR="00CD250E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ย.-มิ.ย</w:t>
            </w:r>
            <w:r w:rsidR="00CD250E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250EED33" w14:textId="77777777" w:rsidR="00445514" w:rsidRPr="00BF7A26" w:rsidRDefault="00445514" w:rsidP="004455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48AE9172" w14:textId="77777777" w:rsidR="00445514" w:rsidRPr="00BF7A26" w:rsidRDefault="00445514" w:rsidP="004455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6C0EAD09" w14:textId="77777777" w:rsidR="00CD250E" w:rsidRPr="00BF7A26" w:rsidRDefault="00CD250E" w:rsidP="0044551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4DC4E06B" w14:textId="3804F825" w:rsidR="00CD250E" w:rsidRPr="00BF7A26" w:rsidRDefault="00CD250E" w:rsidP="007E2B74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- งานระบบดูแลช่วยเหลือนักเรียน  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ฝ่ายบริหารกิจการนักเรียน</w:t>
            </w:r>
          </w:p>
        </w:tc>
      </w:tr>
      <w:tr w:rsidR="007563E6" w:rsidRPr="00BF7A26" w14:paraId="177BD5BF" w14:textId="77777777" w:rsidTr="009C3ACC">
        <w:tc>
          <w:tcPr>
            <w:tcW w:w="992" w:type="dxa"/>
          </w:tcPr>
          <w:p w14:paraId="467C796B" w14:textId="77777777" w:rsidR="00CD250E" w:rsidRPr="00BF7A26" w:rsidRDefault="00CD250E" w:rsidP="007563E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ขั้น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</w:tcPr>
          <w:p w14:paraId="304AE439" w14:textId="7511525B" w:rsidR="00356D51" w:rsidRPr="00BF7A26" w:rsidRDefault="00D13B78" w:rsidP="00356D5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356D51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จัดทำรายงานผลการจัดกิจกรรมประชุมผู้ปกครองนักเรียน ประจำปีการศึกษา  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๒๕๖๗</w:t>
            </w:r>
          </w:p>
          <w:p w14:paraId="44223D31" w14:textId="475C2B92" w:rsidR="00181CD1" w:rsidRPr="00BF7A26" w:rsidRDefault="00D13B78" w:rsidP="007563E6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="00CD1254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356D51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ประเมินผลการจัดกิจกรรม และสรุปผลการจัดกิจกรรมเป็นรูปเล่มเพื่อรายงานให้ผู้อำนวยการสถานศึกษาทราบ</w:t>
            </w:r>
          </w:p>
        </w:tc>
        <w:tc>
          <w:tcPr>
            <w:tcW w:w="1418" w:type="dxa"/>
          </w:tcPr>
          <w:p w14:paraId="70925C83" w14:textId="2060F52A" w:rsidR="00CD250E" w:rsidRPr="00BF7A26" w:rsidRDefault="00CD250E" w:rsidP="007563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14:paraId="39F3F404" w14:textId="031D4CF0" w:rsidR="00CD250E" w:rsidRPr="00BF7A26" w:rsidRDefault="00CD250E" w:rsidP="007563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งานระบบดูแลช่วยเหลือนักเรียน  ฝ่ายบริหารกิจการนักเรียน</w:t>
            </w:r>
          </w:p>
          <w:p w14:paraId="5EE522FB" w14:textId="56C5CFFF" w:rsidR="00FB5095" w:rsidRPr="00BF7A26" w:rsidRDefault="00CD250E" w:rsidP="007563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  <w:tr w:rsidR="00110CBE" w:rsidRPr="00BF7A26" w14:paraId="6E779AFF" w14:textId="77777777" w:rsidTr="009C3ACC">
        <w:tc>
          <w:tcPr>
            <w:tcW w:w="992" w:type="dxa"/>
          </w:tcPr>
          <w:p w14:paraId="04C3BCB5" w14:textId="77777777" w:rsidR="00110CBE" w:rsidRPr="00BF7A26" w:rsidRDefault="00110CBE" w:rsidP="00866F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Action</w:t>
            </w:r>
          </w:p>
          <w:p w14:paraId="642B27B2" w14:textId="77777777" w:rsidR="00110CBE" w:rsidRPr="00BF7A26" w:rsidRDefault="00110CBE" w:rsidP="00866FB7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</w:tcPr>
          <w:p w14:paraId="669EBD7D" w14:textId="0B88D35C" w:rsidR="00110CBE" w:rsidRPr="00BF7A26" w:rsidRDefault="00D13B78" w:rsidP="00866FB7">
            <w:pPr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="00110CBE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. จัดทำเป็นข้อมูลสารสนเทศ เกี่ยวกับกิจกรรม  พร้อมทั้งสรุปปัญหาและแนวทางแก้ไขสำหรับนำไปใช้ในการจัดกิจกรรมในปีการศึกษาถัดไป</w:t>
            </w:r>
          </w:p>
        </w:tc>
        <w:tc>
          <w:tcPr>
            <w:tcW w:w="1418" w:type="dxa"/>
          </w:tcPr>
          <w:p w14:paraId="72D85ED7" w14:textId="12A4545B" w:rsidR="00110CBE" w:rsidRPr="00BF7A26" w:rsidRDefault="00110CBE" w:rsidP="00866F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01" w:type="dxa"/>
          </w:tcPr>
          <w:p w14:paraId="71BB56AA" w14:textId="714C0A6E" w:rsidR="00110CBE" w:rsidRPr="00BF7A26" w:rsidRDefault="00110CBE" w:rsidP="00866F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- งานระบบดูแลช่วยเหลือนักเรียน  ฝ่ายบริหารกิจการนักเรียน</w:t>
            </w:r>
          </w:p>
          <w:p w14:paraId="3AF89BA3" w14:textId="77777777" w:rsidR="00110CBE" w:rsidRPr="00BF7A26" w:rsidRDefault="00110CBE" w:rsidP="00866F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</w:tbl>
    <w:p w14:paraId="5A0731E9" w14:textId="77777777" w:rsidR="00CE2F4C" w:rsidRPr="00BF7A26" w:rsidRDefault="003D2594" w:rsidP="00CD250E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041B00A7" w14:textId="70701047" w:rsidR="00CD250E" w:rsidRPr="009C3ACC" w:rsidRDefault="00D13B78" w:rsidP="00AF5119">
      <w:pPr>
        <w:ind w:firstLine="1134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C3ACC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7563E6" w:rsidRPr="009C3AC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AF5119" w:rsidRPr="009C3ACC">
        <w:rPr>
          <w:rFonts w:ascii="TH SarabunIT๙" w:hAnsi="TH SarabunIT๙" w:cs="TH SarabunIT๙" w:hint="cs"/>
          <w:b/>
          <w:bCs/>
          <w:sz w:val="32"/>
          <w:szCs w:val="32"/>
          <w:cs/>
        </w:rPr>
        <w:t>5.</w:t>
      </w:r>
      <w:r w:rsidR="00AF5119" w:rsidRPr="009C3ACC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925668" w:rsidRPr="009C3A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E107B" w:rsidRPr="009C3ACC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กิจกรรมเยี่ยมบ้านนักเรียน</w:t>
      </w:r>
      <w:r w:rsidR="00C02943" w:rsidRPr="009C3ACC">
        <w:rPr>
          <w:rFonts w:ascii="TH SarabunIT๙" w:hAnsi="TH SarabunIT๙" w:cs="TH SarabunIT๙"/>
          <w:b/>
          <w:bCs/>
          <w:sz w:val="32"/>
          <w:szCs w:val="32"/>
          <w:cs/>
        </w:rPr>
        <w:t>ชั้น ม.๑</w:t>
      </w:r>
      <w:r w:rsidR="00BB1E0C" w:rsidRPr="009C3AC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และ </w:t>
      </w:r>
      <w:r w:rsidR="00C02943" w:rsidRPr="009C3AC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ม.๔ </w:t>
      </w:r>
    </w:p>
    <w:p w14:paraId="1AF4C755" w14:textId="4C539A13" w:rsidR="00CD250E" w:rsidRPr="00BF7A26" w:rsidRDefault="009C3ACC" w:rsidP="00CD250E">
      <w:pPr>
        <w:tabs>
          <w:tab w:val="left" w:pos="851"/>
        </w:tabs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BF7A26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 wp14:anchorId="6D5E0460" wp14:editId="49457707">
                <wp:simplePos x="0" y="0"/>
                <wp:positionH relativeFrom="column">
                  <wp:posOffset>4990481</wp:posOffset>
                </wp:positionH>
                <wp:positionV relativeFrom="paragraph">
                  <wp:posOffset>4523611</wp:posOffset>
                </wp:positionV>
                <wp:extent cx="1058754" cy="321945"/>
                <wp:effectExtent l="0" t="0" r="8255" b="1905"/>
                <wp:wrapNone/>
                <wp:docPr id="1635008420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58754" cy="3219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7ABF30A2" w14:textId="71CC6789" w:rsidR="009C3ACC" w:rsidRPr="009C3ACC" w:rsidRDefault="009C3ACC" w:rsidP="009C3ACC">
                            <w:pPr>
                              <w:tabs>
                                <w:tab w:val="left" w:pos="851"/>
                              </w:tabs>
                              <w:jc w:val="right"/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9C3ACC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ขั้น </w:t>
                            </w:r>
                            <w:r w:rsidRPr="009C3ACC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Action</w:t>
                            </w:r>
                            <w: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6E4E1BB9" w14:textId="13B9C31F" w:rsidR="009C3ACC" w:rsidRDefault="009C3ACC" w:rsidP="009C3ACC">
                            <w:pPr>
                              <w:tabs>
                                <w:tab w:val="left" w:pos="851"/>
                              </w:tabs>
                              <w:jc w:val="right"/>
                            </w:pPr>
                            <w:r w:rsidRPr="009C3ACC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9C3ACC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A)</w:t>
                            </w:r>
                            <w: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5E0460" id="_x0000_s1029" type="#_x0000_t202" style="position:absolute;margin-left:392.95pt;margin-top:356.2pt;width:83.35pt;height:25.3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" fillcolor="window" stroked="f" strokeweight=".5pt">
                <v:textbox>
                  <w:txbxContent>
                    <w:p w14:paraId="7ABF30A2" w14:textId="71CC6789" w:rsidR="009C3ACC" w:rsidRPr="009C3ACC" w:rsidRDefault="009C3ACC" w:rsidP="009C3ACC">
                      <w:pPr>
                        <w:tabs>
                          <w:tab w:val="left" w:pos="851"/>
                        </w:tabs>
                        <w:jc w:val="right"/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Pr="009C3ACC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ขั้น </w:t>
                      </w:r>
                      <w:r w:rsidRPr="009C3ACC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Action</w:t>
                      </w:r>
                      <w: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…</w:t>
                      </w:r>
                    </w:p>
                    <w:p w14:paraId="6E4E1BB9" w14:textId="13B9C31F" w:rsidR="009C3ACC" w:rsidRDefault="009C3ACC" w:rsidP="009C3ACC">
                      <w:pPr>
                        <w:tabs>
                          <w:tab w:val="left" w:pos="851"/>
                        </w:tabs>
                        <w:jc w:val="right"/>
                      </w:pPr>
                      <w:r w:rsidRPr="009C3ACC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(</w:t>
                      </w:r>
                      <w:r w:rsidRPr="009C3ACC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A)</w:t>
                      </w:r>
                      <w: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4"/>
        <w:tblW w:w="9072" w:type="dxa"/>
        <w:tblInd w:w="279" w:type="dxa"/>
        <w:tblLook w:val="04A0" w:firstRow="1" w:lastRow="0" w:firstColumn="1" w:lastColumn="0" w:noHBand="0" w:noVBand="1"/>
      </w:tblPr>
      <w:tblGrid>
        <w:gridCol w:w="993"/>
        <w:gridCol w:w="4960"/>
        <w:gridCol w:w="1272"/>
        <w:gridCol w:w="1847"/>
      </w:tblGrid>
      <w:tr w:rsidR="007563E6" w:rsidRPr="00BF7A26" w14:paraId="3B1374DE" w14:textId="77777777" w:rsidTr="009C3ACC">
        <w:trPr>
          <w:tblHeader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B8FD85A" w14:textId="77777777" w:rsidR="00CD250E" w:rsidRPr="00BF7A26" w:rsidRDefault="00CD250E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960" w:type="dxa"/>
            <w:tcBorders>
              <w:bottom w:val="single" w:sz="4" w:space="0" w:color="auto"/>
            </w:tcBorders>
            <w:vAlign w:val="center"/>
          </w:tcPr>
          <w:p w14:paraId="186BD1AF" w14:textId="77777777" w:rsidR="00CD250E" w:rsidRPr="00BF7A26" w:rsidRDefault="00CD250E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7B57EA02" w14:textId="77777777" w:rsidR="00CD250E" w:rsidRPr="00BF7A26" w:rsidRDefault="00CD250E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847" w:type="dxa"/>
            <w:tcBorders>
              <w:bottom w:val="single" w:sz="4" w:space="0" w:color="auto"/>
            </w:tcBorders>
            <w:vAlign w:val="center"/>
          </w:tcPr>
          <w:p w14:paraId="76B93AD8" w14:textId="77777777" w:rsidR="00CD250E" w:rsidRPr="00BF7A26" w:rsidRDefault="00CD250E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7563E6" w:rsidRPr="00BF7A26" w14:paraId="1CC70A35" w14:textId="77777777" w:rsidTr="009C3ACC">
        <w:tc>
          <w:tcPr>
            <w:tcW w:w="993" w:type="dxa"/>
          </w:tcPr>
          <w:p w14:paraId="747740FC" w14:textId="77777777" w:rsidR="00CD250E" w:rsidRPr="00BF7A26" w:rsidRDefault="00CD250E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1E0509AC" w14:textId="77777777" w:rsidR="00CD250E" w:rsidRPr="00BF7A26" w:rsidRDefault="00CD250E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0" w:type="dxa"/>
          </w:tcPr>
          <w:p w14:paraId="4250C435" w14:textId="0588837A" w:rsidR="009A19E3" w:rsidRPr="00BF7A26" w:rsidRDefault="00D13B78" w:rsidP="009A19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92566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9A19E3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จัดทำบันทึกข้อความเพื่อเสนอขอความเห็นชอบต่อผู้บริหารสถานศึกษา</w:t>
            </w:r>
          </w:p>
          <w:p w14:paraId="5C2494EB" w14:textId="77777777" w:rsidR="00CD250E" w:rsidRDefault="00D13B78" w:rsidP="007563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92566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9A19E3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ประชุมครู และผู้เกี่ยวข้องเพื่อชี้แจงแนวทางในการจัดกิจกรรม</w:t>
            </w:r>
          </w:p>
          <w:p w14:paraId="73010E5E" w14:textId="16A8DB8D" w:rsidR="009C3ACC" w:rsidRPr="00BF7A26" w:rsidRDefault="009C3ACC" w:rsidP="007563E6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272" w:type="dxa"/>
          </w:tcPr>
          <w:p w14:paraId="0A91149A" w14:textId="5744F97C" w:rsidR="00CD250E" w:rsidRPr="00BF7A26" w:rsidRDefault="00CD250E" w:rsidP="00B11F2E">
            <w:pPr>
              <w:ind w:left="-130" w:right="-8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พ.ค.-มิ.ย.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847" w:type="dxa"/>
          </w:tcPr>
          <w:p w14:paraId="7AD0135C" w14:textId="77777777" w:rsidR="005D1111" w:rsidRPr="00BF7A26" w:rsidRDefault="00CD250E" w:rsidP="007563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งานระบบดูแลช่วยเหลือนักเรียน  </w:t>
            </w:r>
          </w:p>
          <w:p w14:paraId="26581915" w14:textId="4A4D6858" w:rsidR="00CD250E" w:rsidRPr="00BF7A26" w:rsidRDefault="00CD250E" w:rsidP="007563E6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ฝ่ายบริหารกิจการนักเรีย</w:t>
            </w:r>
            <w:r w:rsidR="009C3AC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</w:t>
            </w:r>
          </w:p>
        </w:tc>
      </w:tr>
      <w:tr w:rsidR="007563E6" w:rsidRPr="00BF7A26" w14:paraId="3F80BAC3" w14:textId="77777777" w:rsidTr="009C3ACC">
        <w:trPr>
          <w:trHeight w:val="1550"/>
        </w:trPr>
        <w:tc>
          <w:tcPr>
            <w:tcW w:w="993" w:type="dxa"/>
          </w:tcPr>
          <w:p w14:paraId="1ADF42FC" w14:textId="77777777" w:rsidR="00CD250E" w:rsidRPr="00BF7A26" w:rsidRDefault="00CD250E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02198C13" w14:textId="77777777" w:rsidR="00CD250E" w:rsidRPr="00BF7A26" w:rsidRDefault="00CD250E" w:rsidP="007563E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0" w:type="dxa"/>
          </w:tcPr>
          <w:p w14:paraId="291F762B" w14:textId="1015864D" w:rsidR="009A19E3" w:rsidRPr="00BF7A26" w:rsidRDefault="00D13B78" w:rsidP="009A19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92566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9A19E3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ดำเนินการจัดทำคำสั่งครูที่ปรึกษา</w:t>
            </w:r>
          </w:p>
          <w:p w14:paraId="37050B1E" w14:textId="23B02426" w:rsidR="009A19E3" w:rsidRPr="00BF7A26" w:rsidRDefault="00D13B78" w:rsidP="009A19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9A19E3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. ดำเนินการจัดทำคำสั่งเยี่ยมบ้านนักเรียน</w:t>
            </w:r>
          </w:p>
          <w:p w14:paraId="578850EB" w14:textId="20850B9B" w:rsidR="00CD250E" w:rsidRPr="00BF7A26" w:rsidRDefault="00D13B78" w:rsidP="009A19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9A19E3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. ดำเนินการจัดเอกสารแบบฟอร์มเยี่ยมบ้านนักเรียน และแจกให้กับครูที่ปรึกษา</w:t>
            </w:r>
          </w:p>
          <w:p w14:paraId="688276F2" w14:textId="77777777" w:rsidR="005D1111" w:rsidRDefault="00D13B78" w:rsidP="009C3AC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9A19E3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. ดำเนินการออกเยี่ยมบ้านนักเรียน</w:t>
            </w:r>
          </w:p>
          <w:p w14:paraId="110917D8" w14:textId="5B1D05B5" w:rsidR="009C3ACC" w:rsidRPr="00BF7A26" w:rsidRDefault="009C3ACC" w:rsidP="009C3ACC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1272" w:type="dxa"/>
          </w:tcPr>
          <w:p w14:paraId="24E46C6C" w14:textId="59D8B6E4" w:rsidR="00CD250E" w:rsidRPr="00BF7A26" w:rsidRDefault="00CD250E" w:rsidP="00B11F2E">
            <w:pPr>
              <w:ind w:left="-130" w:right="-8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มิ.ย.- ก.ค.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847" w:type="dxa"/>
          </w:tcPr>
          <w:p w14:paraId="6A20327D" w14:textId="77777777" w:rsidR="005D1111" w:rsidRPr="00BF7A26" w:rsidRDefault="00FA5D3A" w:rsidP="007563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CD250E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งานระบบดูแลช่วยเหลือนักเรียน  </w:t>
            </w:r>
          </w:p>
          <w:p w14:paraId="703DDBA5" w14:textId="77777777" w:rsidR="00CD250E" w:rsidRPr="00BF7A26" w:rsidRDefault="00CD250E" w:rsidP="007563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ฝ่ายบริหารกิจการนักเรียน</w:t>
            </w:r>
          </w:p>
          <w:p w14:paraId="10203AE9" w14:textId="665161AD" w:rsidR="00CD250E" w:rsidRPr="00BF7A26" w:rsidRDefault="00CD250E" w:rsidP="007E2B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563E6" w:rsidRPr="00BF7A26" w14:paraId="5ABCC15E" w14:textId="77777777" w:rsidTr="009C3ACC">
        <w:tc>
          <w:tcPr>
            <w:tcW w:w="993" w:type="dxa"/>
          </w:tcPr>
          <w:p w14:paraId="681B0134" w14:textId="77777777" w:rsidR="00CD250E" w:rsidRPr="00BF7A26" w:rsidRDefault="00CD250E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0" w:type="dxa"/>
          </w:tcPr>
          <w:p w14:paraId="6F0A1C07" w14:textId="76076F14" w:rsidR="00CD250E" w:rsidRPr="00BF7A26" w:rsidRDefault="00D13B78" w:rsidP="007563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  <w:r w:rsidR="0092566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CD250E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จัดทำรา</w:t>
            </w:r>
            <w:r w:rsidR="009A19E3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ยงานผลการเยี่ยมบ้านนักเรียน</w:t>
            </w:r>
          </w:p>
          <w:p w14:paraId="71E22736" w14:textId="598A5DE3" w:rsidR="009A19E3" w:rsidRPr="00BF7A26" w:rsidRDefault="00D13B78" w:rsidP="007563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  <w:r w:rsidR="0092566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CD250E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ประเมินผลการจัดกิจกรรม</w:t>
            </w:r>
            <w:r w:rsidR="009A19E3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ผลการเยี่ยมบ้านนักเรียน</w:t>
            </w:r>
          </w:p>
          <w:p w14:paraId="0C072766" w14:textId="6464A369" w:rsidR="00CD250E" w:rsidRPr="00BF7A26" w:rsidRDefault="00D13B78" w:rsidP="007563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  <w:r w:rsidR="0092566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CD250E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รายงานผลการจัดกิจกรรมให้ผู้อำนวยการสถานศึกษาได้ทราบ</w:t>
            </w:r>
          </w:p>
        </w:tc>
        <w:tc>
          <w:tcPr>
            <w:tcW w:w="1272" w:type="dxa"/>
          </w:tcPr>
          <w:p w14:paraId="097F335F" w14:textId="4C48E9E9" w:rsidR="00CD250E" w:rsidRPr="00BF7A26" w:rsidRDefault="00CD250E" w:rsidP="007563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847" w:type="dxa"/>
          </w:tcPr>
          <w:p w14:paraId="6FE289A4" w14:textId="19B7C0B6" w:rsidR="00CD250E" w:rsidRPr="00BF7A26" w:rsidRDefault="00CD250E" w:rsidP="007563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งานระบบดูแลช่วยเหลือนักเรียน  ฝ่ายบริหารกิจการนักเรียน</w:t>
            </w:r>
          </w:p>
          <w:p w14:paraId="60C75961" w14:textId="0350C2F3" w:rsidR="00CD250E" w:rsidRPr="00BF7A26" w:rsidRDefault="00CD250E" w:rsidP="007563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10CBE" w:rsidRPr="00BF7A26" w14:paraId="21D13583" w14:textId="77777777" w:rsidTr="009C3ACC">
        <w:tc>
          <w:tcPr>
            <w:tcW w:w="993" w:type="dxa"/>
          </w:tcPr>
          <w:p w14:paraId="165318E7" w14:textId="77777777" w:rsidR="00110CBE" w:rsidRPr="00BF7A26" w:rsidRDefault="00110CBE" w:rsidP="00866F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ขั้น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Action</w:t>
            </w:r>
          </w:p>
          <w:p w14:paraId="0CEF2306" w14:textId="77777777" w:rsidR="00110CBE" w:rsidRPr="00BF7A26" w:rsidRDefault="00110CBE" w:rsidP="00866FB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0" w:type="dxa"/>
          </w:tcPr>
          <w:p w14:paraId="4D1F4D22" w14:textId="1C04E1A9" w:rsidR="00110CBE" w:rsidRPr="00BF7A26" w:rsidRDefault="00D13B78" w:rsidP="00866F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 w:rsidR="00110CBE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จัดทำเป็นข้อมูลสารสนเทศ เกี่ยวกับการเยี่ยมบ้านนักเรียนประจำปีการศึกษา 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๒๕๖๕</w:t>
            </w:r>
            <w:r w:rsidR="00110CBE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พร้อมทั้งสรุปปัญหาและแนวทางแก้ไขสำหรับนำไปใช้ในการเยี่ยมบ้านนักเรียนในปีการศึกษาถัดไป</w:t>
            </w:r>
          </w:p>
        </w:tc>
        <w:tc>
          <w:tcPr>
            <w:tcW w:w="1272" w:type="dxa"/>
          </w:tcPr>
          <w:p w14:paraId="44DEF4C8" w14:textId="21EF9611" w:rsidR="00110CBE" w:rsidRPr="00BF7A26" w:rsidRDefault="00110CBE" w:rsidP="00866FB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847" w:type="dxa"/>
          </w:tcPr>
          <w:p w14:paraId="386177EB" w14:textId="08675A5A" w:rsidR="00110CBE" w:rsidRPr="00BF7A26" w:rsidRDefault="00110CBE" w:rsidP="00866F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- งานระบบดูแลช่วยเหลือนักเรียน  ฝ่ายบริหารกิจการนักเรียน</w:t>
            </w:r>
          </w:p>
          <w:p w14:paraId="0E42555B" w14:textId="01C16129" w:rsidR="00110CBE" w:rsidRPr="00BF7A26" w:rsidRDefault="00110CBE" w:rsidP="00866FB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</w:tbl>
    <w:p w14:paraId="148E85E1" w14:textId="7DD639B2" w:rsidR="003D2594" w:rsidRPr="00BF7A26" w:rsidRDefault="003D2594" w:rsidP="00935731">
      <w:pPr>
        <w:tabs>
          <w:tab w:val="left" w:pos="343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53E32164" w14:textId="1A687A4E" w:rsidR="007563E6" w:rsidRPr="00BF7A26" w:rsidRDefault="00AF5119" w:rsidP="007563E6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D13B78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7563E6" w:rsidRPr="00BF7A26">
        <w:rPr>
          <w:rFonts w:ascii="TH SarabunIT๙" w:hAnsi="TH SarabunIT๙" w:cs="TH SarabunIT๙"/>
          <w:b/>
          <w:bCs/>
          <w:sz w:val="32"/>
          <w:szCs w:val="32"/>
        </w:rPr>
        <w:t>.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5.4 </w:t>
      </w:r>
      <w:r w:rsidR="007563E6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จัด</w:t>
      </w:r>
      <w:r w:rsidR="002A2E86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กิจกรรมอบรม</w:t>
      </w:r>
      <w:bookmarkStart w:id="2" w:name="_Hlk208234421"/>
      <w:r w:rsidR="00BF7A26">
        <w:rPr>
          <w:rFonts w:ascii="TH SarabunIT๙" w:hAnsi="TH SarabunIT๙" w:cs="TH SarabunIT๙" w:hint="cs"/>
          <w:b/>
          <w:bCs/>
          <w:sz w:val="32"/>
          <w:szCs w:val="32"/>
          <w:cs/>
        </w:rPr>
        <w:t>สุขภาพจิตดี เรียนอย่างมีความสุข ตามระบบดูแลช่วยเหลือนักเรียน</w:t>
      </w:r>
    </w:p>
    <w:bookmarkEnd w:id="2"/>
    <w:p w14:paraId="4B84E3CD" w14:textId="77CB6B70" w:rsidR="007563E6" w:rsidRPr="00BF7A26" w:rsidRDefault="007563E6" w:rsidP="007563E6">
      <w:pPr>
        <w:tabs>
          <w:tab w:val="left" w:pos="851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4"/>
        <w:tblW w:w="9072" w:type="dxa"/>
        <w:tblInd w:w="279" w:type="dxa"/>
        <w:tblLook w:val="04A0" w:firstRow="1" w:lastRow="0" w:firstColumn="1" w:lastColumn="0" w:noHBand="0" w:noVBand="1"/>
      </w:tblPr>
      <w:tblGrid>
        <w:gridCol w:w="992"/>
        <w:gridCol w:w="4961"/>
        <w:gridCol w:w="1322"/>
        <w:gridCol w:w="1797"/>
      </w:tblGrid>
      <w:tr w:rsidR="007563E6" w:rsidRPr="00BF7A26" w14:paraId="0D4F0D0C" w14:textId="77777777" w:rsidTr="009C3ACC">
        <w:tc>
          <w:tcPr>
            <w:tcW w:w="992" w:type="dxa"/>
            <w:tcBorders>
              <w:bottom w:val="single" w:sz="4" w:space="0" w:color="auto"/>
            </w:tcBorders>
          </w:tcPr>
          <w:p w14:paraId="44240D95" w14:textId="77777777" w:rsidR="007563E6" w:rsidRPr="00BF7A26" w:rsidRDefault="007563E6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14:paraId="3629EC5D" w14:textId="04AE1AAB" w:rsidR="007563E6" w:rsidRPr="00BF7A26" w:rsidRDefault="007563E6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015D8075" w14:textId="77777777" w:rsidR="007563E6" w:rsidRPr="00BF7A26" w:rsidRDefault="007563E6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7B15C5B8" w14:textId="55DCF62E" w:rsidR="007563E6" w:rsidRPr="00BF7A26" w:rsidRDefault="007563E6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412D3A" w:rsidRPr="00BF7A26" w14:paraId="68E0537F" w14:textId="77777777" w:rsidTr="009C3ACC">
        <w:tc>
          <w:tcPr>
            <w:tcW w:w="992" w:type="dxa"/>
          </w:tcPr>
          <w:p w14:paraId="2CB44546" w14:textId="77777777" w:rsidR="007563E6" w:rsidRPr="00BF7A26" w:rsidRDefault="007563E6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1AD265F3" w14:textId="77777777" w:rsidR="007563E6" w:rsidRPr="00BF7A26" w:rsidRDefault="007563E6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</w:tcPr>
          <w:p w14:paraId="149DD4C0" w14:textId="4824CF9C" w:rsidR="00412D3A" w:rsidRPr="00BF7A26" w:rsidRDefault="00D13B78" w:rsidP="00412D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412D3A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. ศึกษา</w:t>
            </w:r>
            <w:r w:rsidR="00574FAC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ความรู้เรื่อง</w:t>
            </w:r>
            <w:r w:rsidR="00BF7A26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สุขภาพจิตดี เรียนอย่างมีความสุข ตามระบบดูแลช่วยเหลือนักเรียน</w:t>
            </w:r>
          </w:p>
          <w:p w14:paraId="05F78971" w14:textId="2C01DA1A" w:rsidR="00412D3A" w:rsidRPr="00BF7A26" w:rsidRDefault="00D13B78" w:rsidP="00412D3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412D3A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. ประชุมครูผู้เกี่ยวข้องในการวางแผนการดำเนินงาน</w:t>
            </w:r>
          </w:p>
          <w:p w14:paraId="046076AA" w14:textId="7E81D493" w:rsidR="007563E6" w:rsidRPr="00BF7A26" w:rsidRDefault="00D13B78" w:rsidP="008D4B4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412D3A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92566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12D3A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นำเสนอ</w:t>
            </w:r>
            <w:r w:rsidR="00574FAC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กิจกรรมการอบรมเพศวิถีสำหรับ</w:t>
            </w:r>
            <w:r w:rsidR="00412D3A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นักเรียนต่อผู้อำนวยการสถานศึกษา</w:t>
            </w:r>
          </w:p>
        </w:tc>
        <w:tc>
          <w:tcPr>
            <w:tcW w:w="1322" w:type="dxa"/>
          </w:tcPr>
          <w:p w14:paraId="03B51D98" w14:textId="1B2EC5CC" w:rsidR="008E0CD5" w:rsidRPr="00BF7A26" w:rsidRDefault="004E107B" w:rsidP="003A5D5D">
            <w:pPr>
              <w:ind w:left="-13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พ.ย.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8E0CD5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  <w:p w14:paraId="563D0EC8" w14:textId="43CF614C" w:rsidR="008E0CD5" w:rsidRPr="00BF7A26" w:rsidRDefault="004E107B" w:rsidP="003A5D5D">
            <w:pPr>
              <w:ind w:left="-13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ก.พ.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7F6D0231" w14:textId="43AF5C58" w:rsidR="007563E6" w:rsidRPr="00BF7A26" w:rsidRDefault="007563E6" w:rsidP="003A5D5D">
            <w:pPr>
              <w:ind w:left="-13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พ.ค.-มิ.ย.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97" w:type="dxa"/>
          </w:tcPr>
          <w:p w14:paraId="13FA1574" w14:textId="0E209390" w:rsidR="007563E6" w:rsidRPr="00BF7A26" w:rsidRDefault="007563E6" w:rsidP="007563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- งานระบบดูแลช่วยเหลือนักเรียน  ฝ่ายบริหารกิจการนักเรียน</w:t>
            </w:r>
          </w:p>
          <w:p w14:paraId="7C15BC28" w14:textId="733E575B" w:rsidR="007563E6" w:rsidRPr="00BF7A26" w:rsidRDefault="007563E6" w:rsidP="007563E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563E6" w:rsidRPr="00BF7A26" w14:paraId="3D822C56" w14:textId="77777777" w:rsidTr="009C3ACC">
        <w:tc>
          <w:tcPr>
            <w:tcW w:w="992" w:type="dxa"/>
          </w:tcPr>
          <w:p w14:paraId="00F030D7" w14:textId="77777777" w:rsidR="007563E6" w:rsidRPr="00BF7A26" w:rsidRDefault="007563E6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198E6BB2" w14:textId="77777777" w:rsidR="007563E6" w:rsidRPr="00BF7A26" w:rsidRDefault="007563E6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</w:tcPr>
          <w:p w14:paraId="07C63900" w14:textId="35013A12" w:rsidR="007563E6" w:rsidRPr="00BF7A26" w:rsidRDefault="00D13B78" w:rsidP="007563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  <w:r w:rsidR="007563E6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FB5095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จัดทำเอกสาร</w:t>
            </w:r>
            <w:r w:rsidR="00574FAC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กิจกรรมการอบรม</w:t>
            </w:r>
            <w:r w:rsidR="00BF7A26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สุขภาพจิตดี เรียนอย่างมีความสุข ตามระบบดูแลช่วยเหลือนักเรียน</w:t>
            </w:r>
          </w:p>
          <w:p w14:paraId="5A856FDB" w14:textId="582BC5D2" w:rsidR="007563E6" w:rsidRPr="00BF7A26" w:rsidRDefault="00D13B78" w:rsidP="00D026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FB5095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574FAC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ประสานงานครูที่ปรึกษาเพื่อ ออกแบบกิจกรรมในการอบรม</w:t>
            </w:r>
          </w:p>
          <w:p w14:paraId="4C210541" w14:textId="12094A31" w:rsidR="00574FAC" w:rsidRPr="00BF7A26" w:rsidRDefault="00D13B78" w:rsidP="00D026E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574FAC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. จัด</w:t>
            </w:r>
            <w:r w:rsidR="006859A4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อบรมกิจกรรมการอบ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รม</w:t>
            </w:r>
            <w:r w:rsidR="006859A4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ให้กับนักเรียนชั้นมัธยมศึกษาปีที่ 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 4 จำนวน 180 คน</w:t>
            </w:r>
          </w:p>
        </w:tc>
        <w:tc>
          <w:tcPr>
            <w:tcW w:w="1322" w:type="dxa"/>
          </w:tcPr>
          <w:p w14:paraId="29D364EF" w14:textId="12EDFCB7" w:rsidR="007563E6" w:rsidRPr="00BF7A26" w:rsidRDefault="007563E6" w:rsidP="003A5D5D">
            <w:pPr>
              <w:ind w:right="-8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มิ.ย.- ก.ค.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97" w:type="dxa"/>
          </w:tcPr>
          <w:p w14:paraId="2DD3E1E4" w14:textId="55C883E1" w:rsidR="007563E6" w:rsidRPr="00BF7A26" w:rsidRDefault="007563E6" w:rsidP="007563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- งานระบบดูแลช่วยเหลือนักเรียน  ฝ่ายบริหารกิจการนักเรียน</w:t>
            </w:r>
          </w:p>
          <w:p w14:paraId="348DC318" w14:textId="43A0FC0C" w:rsidR="007563E6" w:rsidRPr="00BF7A26" w:rsidRDefault="007563E6" w:rsidP="00181CD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  <w:tr w:rsidR="00110CBE" w:rsidRPr="00BF7A26" w14:paraId="16AF97A8" w14:textId="77777777" w:rsidTr="009C3ACC">
        <w:tc>
          <w:tcPr>
            <w:tcW w:w="992" w:type="dxa"/>
          </w:tcPr>
          <w:p w14:paraId="45EBB70F" w14:textId="3804F2AC" w:rsidR="00110CBE" w:rsidRPr="00BF7A26" w:rsidRDefault="00110CBE" w:rsidP="007563E6">
            <w:pPr>
              <w:jc w:val="center"/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</w:tcPr>
          <w:p w14:paraId="622FCC51" w14:textId="404BDB50" w:rsidR="00BF7A26" w:rsidRDefault="00BF7A26" w:rsidP="00110C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110CBE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. จัดทำรายงานผลการดำเนินงาน</w:t>
            </w:r>
            <w:r w:rsidR="006859A4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กิจกรรมการอบรม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สุขภาพจิตดี เรียนอย่างมีความสุข ตามระบบดูแลช่วยเหลือนักเรียน</w:t>
            </w:r>
          </w:p>
          <w:p w14:paraId="0BA2CB8A" w14:textId="5D3017C8" w:rsidR="006859A4" w:rsidRPr="00BF7A26" w:rsidRDefault="00BF7A26" w:rsidP="00110C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110CBE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. ประเมินผลการดำเนินงาน</w:t>
            </w:r>
            <w:r w:rsidR="006859A4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อบรม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สุขภาพจิตดี เรียนอย่างมีความสุข ตามระบบดูแลช่วยเหลือนักเรียน</w:t>
            </w:r>
            <w:r w:rsidR="006859A4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14:paraId="6EF1E733" w14:textId="605A7B02" w:rsidR="005D1111" w:rsidRPr="00BF7A26" w:rsidRDefault="00BF7A26" w:rsidP="009C3ACC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92566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. </w:t>
            </w:r>
            <w:r w:rsidR="00110CBE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รายงานผลดำเนินงาน</w:t>
            </w:r>
            <w:r w:rsidR="006859A4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อบรม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สุขภาพจิตดี เรียนอย่างมีความสุข ตามระบบดูแลช่วยเหลือนักเรียน</w:t>
            </w:r>
          </w:p>
        </w:tc>
        <w:tc>
          <w:tcPr>
            <w:tcW w:w="1322" w:type="dxa"/>
          </w:tcPr>
          <w:p w14:paraId="513F7A13" w14:textId="266A28E8" w:rsidR="00110CBE" w:rsidRPr="00BF7A26" w:rsidRDefault="00110CBE" w:rsidP="007563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ก.ค.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97" w:type="dxa"/>
          </w:tcPr>
          <w:p w14:paraId="0B3B0FFC" w14:textId="43466F23" w:rsidR="00110CBE" w:rsidRPr="00BF7A26" w:rsidRDefault="00FA5D3A" w:rsidP="007563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="00110CBE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งานระบบดูแลช่วยเหลือนักเรียน  ฝ่ายบริหารกิจการนักเรียน</w:t>
            </w:r>
          </w:p>
          <w:p w14:paraId="73E0EB4B" w14:textId="0061983E" w:rsidR="00110CBE" w:rsidRPr="00BF7A26" w:rsidRDefault="00110CBE" w:rsidP="008E0C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  <w:tr w:rsidR="008D4B4D" w:rsidRPr="00BF7A26" w14:paraId="47E6DFAB" w14:textId="77777777" w:rsidTr="009C3ACC">
        <w:trPr>
          <w:trHeight w:val="1384"/>
        </w:trPr>
        <w:tc>
          <w:tcPr>
            <w:tcW w:w="992" w:type="dxa"/>
          </w:tcPr>
          <w:p w14:paraId="010BF880" w14:textId="77777777" w:rsidR="008D4B4D" w:rsidRPr="00BF7A26" w:rsidRDefault="008D4B4D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Action</w:t>
            </w:r>
          </w:p>
          <w:p w14:paraId="434904EA" w14:textId="77777777" w:rsidR="008D4B4D" w:rsidRPr="00BF7A26" w:rsidRDefault="008D4B4D" w:rsidP="007563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961" w:type="dxa"/>
          </w:tcPr>
          <w:p w14:paraId="634E6A9C" w14:textId="0B0BFA46" w:rsidR="008D4B4D" w:rsidRPr="00BF7A26" w:rsidRDefault="00BF7A26" w:rsidP="003F5F0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8D4B4D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. จัดทำเป็นข้อมูลสารสนเทศ เกี่ยวกับการจัดทำและดำเนินงานคลินิกดูแลช่วยเหลือนักเรียน</w:t>
            </w:r>
          </w:p>
          <w:p w14:paraId="525CD3AA" w14:textId="77777777" w:rsidR="008D4B4D" w:rsidRPr="00BF7A26" w:rsidRDefault="008D4B4D" w:rsidP="003F5F09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พร้อมทั้งสรุปปัญหาและแนวทางแก้ไขสำหรับนำไปใช้ในปีการศึกษาถัดไป</w:t>
            </w:r>
          </w:p>
        </w:tc>
        <w:tc>
          <w:tcPr>
            <w:tcW w:w="1322" w:type="dxa"/>
          </w:tcPr>
          <w:p w14:paraId="4E30F74D" w14:textId="6BDB054A" w:rsidR="008D4B4D" w:rsidRPr="00BF7A26" w:rsidRDefault="008D4B4D" w:rsidP="007563E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ส.ค.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BF7A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1797" w:type="dxa"/>
          </w:tcPr>
          <w:p w14:paraId="478C16F2" w14:textId="40280F9D" w:rsidR="008D4B4D" w:rsidRPr="00BF7A26" w:rsidRDefault="008D4B4D" w:rsidP="008E0CD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- งานระบบดูแลช่วยเหลือนักเรียน  ฝ่ายบริหารกิจการนักเรียน</w:t>
            </w:r>
          </w:p>
          <w:p w14:paraId="645910D0" w14:textId="5523ED8F" w:rsidR="008D4B4D" w:rsidRPr="00BF7A26" w:rsidRDefault="008D4B4D" w:rsidP="008E0CD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- โรงเรียนวัดประชานิมิตร</w:t>
            </w:r>
          </w:p>
        </w:tc>
      </w:tr>
    </w:tbl>
    <w:p w14:paraId="7F1F705E" w14:textId="690371B9" w:rsidR="00110CBE" w:rsidRPr="00BF7A26" w:rsidRDefault="009C3ACC" w:rsidP="00732ACB">
      <w:pPr>
        <w:jc w:val="right"/>
        <w:rPr>
          <w:rFonts w:ascii="TH SarabunIT๙" w:hAnsi="TH SarabunIT๙" w:cs="TH SarabunIT๙"/>
          <w:i/>
          <w:iCs/>
          <w:color w:val="000000"/>
          <w:sz w:val="32"/>
          <w:szCs w:val="32"/>
        </w:rPr>
      </w:pPr>
      <w:r w:rsidRPr="00BF7A26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261B241E" wp14:editId="2D230E04">
                <wp:simplePos x="0" y="0"/>
                <wp:positionH relativeFrom="column">
                  <wp:posOffset>4672330</wp:posOffset>
                </wp:positionH>
                <wp:positionV relativeFrom="paragraph">
                  <wp:posOffset>212725</wp:posOffset>
                </wp:positionV>
                <wp:extent cx="1374775" cy="304800"/>
                <wp:effectExtent l="0" t="0" r="0" b="0"/>
                <wp:wrapNone/>
                <wp:docPr id="126702652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3747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471040B" w14:textId="6C788E35" w:rsidR="008578E9" w:rsidRPr="007E2B74" w:rsidRDefault="008578E9" w:rsidP="008E0CD5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lang w:val="en-GB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/</w:t>
                            </w:r>
                            <w:r w:rsidR="009C3ACC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8.</w:t>
                            </w:r>
                            <w: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D2594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ระยะดำเนินการ</w:t>
                            </w:r>
                            <w: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lang w:val="en-GB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1B241E" id="Text Box 61" o:spid="_x0000_s1030" type="#_x0000_t202" style="position:absolute;left:0;text-align:left;margin-left:367.9pt;margin-top:16.75pt;width:108.25pt;height:24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" stroked="f">
                <v:textbox>
                  <w:txbxContent>
                    <w:p w14:paraId="2471040B" w14:textId="6C788E35" w:rsidR="008578E9" w:rsidRPr="007E2B74" w:rsidRDefault="008578E9" w:rsidP="008E0CD5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lang w:val="en-GB"/>
                        </w:rPr>
                      </w:pPr>
                      <w: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/</w:t>
                      </w:r>
                      <w:r w:rsidR="009C3ACC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8.</w:t>
                      </w:r>
                      <w: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="003D2594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ระยะดำเนินการ</w:t>
                      </w:r>
                      <w: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lang w:val="en-GB"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</w:p>
    <w:p w14:paraId="56E5F115" w14:textId="43E95234" w:rsidR="00CE2F4C" w:rsidRPr="00BF7A26" w:rsidRDefault="00CE2F4C" w:rsidP="007563E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7426D0C3" w14:textId="62EB3D63" w:rsidR="007563E6" w:rsidRPr="00BF7A26" w:rsidRDefault="00D13B78" w:rsidP="007563E6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๘</w:t>
      </w:r>
      <w:r w:rsidR="007563E6" w:rsidRPr="00BF7A2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14:paraId="1023CA65" w14:textId="26D0E63A" w:rsidR="005723E8" w:rsidRPr="00BF7A26" w:rsidRDefault="007563E6" w:rsidP="005723E8">
      <w:pPr>
        <w:tabs>
          <w:tab w:val="left" w:pos="851"/>
        </w:tabs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BF7A26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เริ่มดำเนินการตั้งแต่วันที่ </w:t>
      </w:r>
      <w:r w:rsidR="00D13B78" w:rsidRPr="00BF7A26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Pr="00BF7A2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เดือน ตุลาคม พ.ศ. </w:t>
      </w:r>
      <w:r w:rsidR="00D13B78" w:rsidRPr="00BF7A26">
        <w:rPr>
          <w:rFonts w:ascii="TH SarabunIT๙" w:hAnsi="TH SarabunIT๙" w:cs="TH SarabunIT๙"/>
          <w:color w:val="000000"/>
          <w:sz w:val="32"/>
          <w:szCs w:val="32"/>
          <w:cs/>
        </w:rPr>
        <w:t>๒๕๖</w:t>
      </w:r>
      <w:r w:rsidR="00BF7A26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Pr="00BF7A2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ถึง วันที่ </w:t>
      </w:r>
      <w:r w:rsidR="00D13B78" w:rsidRPr="00BF7A26">
        <w:rPr>
          <w:rFonts w:ascii="TH SarabunIT๙" w:hAnsi="TH SarabunIT๙" w:cs="TH SarabunIT๙"/>
          <w:color w:val="000000"/>
          <w:sz w:val="32"/>
          <w:szCs w:val="32"/>
          <w:cs/>
        </w:rPr>
        <w:t>๓๐</w:t>
      </w:r>
      <w:r w:rsidRPr="00BF7A2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เดือน กันยายน พ.ศ.</w:t>
      </w:r>
      <w:r w:rsidR="00D13B78" w:rsidRPr="00BF7A26">
        <w:rPr>
          <w:rFonts w:ascii="TH SarabunIT๙" w:hAnsi="TH SarabunIT๙" w:cs="TH SarabunIT๙"/>
          <w:color w:val="000000"/>
          <w:sz w:val="32"/>
          <w:szCs w:val="32"/>
          <w:cs/>
        </w:rPr>
        <w:t>๒๕๖</w:t>
      </w:r>
      <w:r w:rsidR="00BF7A26"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  <w:r w:rsidRPr="00BF7A26">
        <w:rPr>
          <w:rFonts w:ascii="TH SarabunIT๙" w:hAnsi="TH SarabunIT๙" w:cs="TH SarabunIT๙"/>
          <w:color w:val="000000"/>
          <w:sz w:val="32"/>
          <w:szCs w:val="32"/>
          <w:cs/>
        </w:rPr>
        <w:br/>
        <w:t xml:space="preserve">รวมระยะเวลา </w:t>
      </w:r>
      <w:r w:rsidR="00D13B78" w:rsidRPr="00BF7A26">
        <w:rPr>
          <w:rFonts w:ascii="TH SarabunIT๙" w:hAnsi="TH SarabunIT๙" w:cs="TH SarabunIT๙"/>
          <w:color w:val="000000"/>
          <w:sz w:val="32"/>
          <w:szCs w:val="32"/>
          <w:cs/>
        </w:rPr>
        <w:t>๑๒</w:t>
      </w:r>
      <w:r w:rsidRPr="00BF7A2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เดือน ตลอดปีงบประมาณ </w:t>
      </w:r>
    </w:p>
    <w:p w14:paraId="48183A6A" w14:textId="77777777" w:rsidR="004E107B" w:rsidRPr="00BF7A26" w:rsidRDefault="004E107B" w:rsidP="007563E6">
      <w:pPr>
        <w:tabs>
          <w:tab w:val="left" w:pos="851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6485D769" w14:textId="28143F62" w:rsidR="007563E6" w:rsidRPr="00BF7A26" w:rsidRDefault="00D13B78" w:rsidP="007563E6">
      <w:pPr>
        <w:tabs>
          <w:tab w:val="left" w:pos="851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๙</w:t>
      </w:r>
      <w:r w:rsidR="007563E6" w:rsidRPr="00BF7A2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สถานที่ดำเนินการ </w:t>
      </w:r>
    </w:p>
    <w:p w14:paraId="7DA5CE5A" w14:textId="77777777" w:rsidR="00D82761" w:rsidRDefault="007563E6" w:rsidP="009C3ACC">
      <w:pPr>
        <w:tabs>
          <w:tab w:val="left" w:pos="851"/>
        </w:tabs>
        <w:rPr>
          <w:rFonts w:ascii="TH SarabunIT๙" w:hAnsi="TH SarabunIT๙" w:cs="TH SarabunIT๙"/>
          <w:color w:val="000000"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BF7A26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</w:t>
      </w:r>
      <w:r w:rsidR="00732ACB" w:rsidRPr="00BF7A26">
        <w:rPr>
          <w:rFonts w:ascii="TH SarabunIT๙" w:hAnsi="TH SarabunIT๙" w:cs="TH SarabunIT๙"/>
          <w:color w:val="000000"/>
          <w:sz w:val="32"/>
          <w:szCs w:val="32"/>
          <w:cs/>
        </w:rPr>
        <w:t>นิมิต</w:t>
      </w:r>
      <w:r w:rsidR="00CD1254" w:rsidRPr="00BF7A26">
        <w:rPr>
          <w:rFonts w:ascii="TH SarabunIT๙" w:hAnsi="TH SarabunIT๙" w:cs="TH SarabunIT๙"/>
          <w:color w:val="000000"/>
          <w:sz w:val="32"/>
          <w:szCs w:val="32"/>
          <w:cs/>
        </w:rPr>
        <w:t>ร</w:t>
      </w:r>
      <w:r w:rsidRPr="00BF7A2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อำเภอบัวใหญ่ จังหวัดนครราชสีมา</w:t>
      </w:r>
    </w:p>
    <w:p w14:paraId="1B0CECAE" w14:textId="77777777" w:rsidR="009C3ACC" w:rsidRPr="00BF7A26" w:rsidRDefault="009C3ACC" w:rsidP="009C3ACC">
      <w:pPr>
        <w:tabs>
          <w:tab w:val="left" w:pos="851"/>
        </w:tabs>
        <w:rPr>
          <w:rFonts w:ascii="TH SarabunIT๙" w:hAnsi="TH SarabunIT๙" w:cs="TH SarabunIT๙" w:hint="cs"/>
          <w:color w:val="000000"/>
          <w:sz w:val="32"/>
          <w:szCs w:val="32"/>
          <w:cs/>
        </w:rPr>
      </w:pPr>
    </w:p>
    <w:p w14:paraId="5CEA5286" w14:textId="1E771071" w:rsidR="007563E6" w:rsidRPr="00BF7A26" w:rsidRDefault="00D13B78" w:rsidP="007563E6">
      <w:pPr>
        <w:tabs>
          <w:tab w:val="left" w:pos="851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๑๐</w:t>
      </w:r>
      <w:r w:rsidR="007563E6" w:rsidRPr="00BF7A2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หน่วยงานที่รับผิดชอบ</w:t>
      </w:r>
    </w:p>
    <w:p w14:paraId="246CB3E0" w14:textId="77777777" w:rsidR="00D82761" w:rsidRDefault="007563E6" w:rsidP="009C3ACC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>งานระบบดูแลช่วยเหลือนักเรียน ฝ่ายบริหารกิจการนักเรียน</w:t>
      </w:r>
    </w:p>
    <w:p w14:paraId="392D83AA" w14:textId="77777777" w:rsidR="009C3ACC" w:rsidRPr="00BF7A26" w:rsidRDefault="009C3ACC" w:rsidP="009C3ACC">
      <w:pPr>
        <w:tabs>
          <w:tab w:val="left" w:pos="851"/>
        </w:tabs>
        <w:rPr>
          <w:rFonts w:ascii="TH SarabunIT๙" w:hAnsi="TH SarabunIT๙" w:cs="TH SarabunIT๙" w:hint="cs"/>
          <w:sz w:val="32"/>
          <w:szCs w:val="32"/>
          <w:cs/>
        </w:rPr>
      </w:pPr>
    </w:p>
    <w:p w14:paraId="793D6001" w14:textId="54D2B94E" w:rsidR="006862CB" w:rsidRPr="00BF7A26" w:rsidRDefault="00D13B78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  <w:r w:rsidRPr="00BF7A2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๑๑</w:t>
      </w:r>
      <w:r w:rsidR="00C01FED" w:rsidRPr="00BF7A2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งบประมาณดำเนินการ  ทั้งสิ้น </w:t>
      </w:r>
      <w:bookmarkStart w:id="3" w:name="_Hlk116373039"/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๓๖</w:t>
      </w:r>
      <w:r w:rsidR="00C01FED" w:rsidRPr="00BF7A26">
        <w:rPr>
          <w:rFonts w:ascii="TH SarabunIT๙" w:hAnsi="TH SarabunIT๙" w:cs="TH SarabunIT๙"/>
          <w:b/>
          <w:bCs/>
          <w:sz w:val="32"/>
          <w:szCs w:val="32"/>
        </w:rPr>
        <w:t>,</w:t>
      </w:r>
      <w:bookmarkEnd w:id="3"/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๑๐๐</w:t>
      </w:r>
      <w:r w:rsidR="00925668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01FED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925668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A1A98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AB15F8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สาม</w:t>
      </w:r>
      <w:r w:rsidR="004E107B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หมื่น</w:t>
      </w:r>
      <w:r w:rsidR="00AB15F8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หก</w:t>
      </w:r>
      <w:r w:rsidR="004E107B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พันหนึ่งร้อย</w:t>
      </w:r>
      <w:r w:rsidR="002A1A98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บาทถ้วน)</w:t>
      </w:r>
    </w:p>
    <w:p w14:paraId="4298F914" w14:textId="77777777" w:rsidR="002B77A9" w:rsidRPr="00BF7A26" w:rsidRDefault="006862CB" w:rsidP="00344013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BF7A26">
        <w:rPr>
          <w:rFonts w:ascii="TH SarabunIT๙" w:hAnsi="TH SarabunIT๙" w:cs="TH SarabunIT๙"/>
          <w:color w:val="000000"/>
          <w:sz w:val="32"/>
          <w:szCs w:val="32"/>
          <w:cs/>
        </w:rPr>
        <w:t>เบิกจ่ายจาก</w:t>
      </w:r>
      <w:r w:rsidR="00A77AE2" w:rsidRPr="00BF7A26">
        <w:rPr>
          <w:rFonts w:ascii="TH SarabunIT๙" w:hAnsi="TH SarabunIT๙" w:cs="TH SarabunIT๙"/>
          <w:color w:val="000000"/>
          <w:sz w:val="32"/>
          <w:szCs w:val="32"/>
          <w:cs/>
        </w:rPr>
        <w:t>เงินรายได้ของสถานศึกษา (เงินค่าจัดการเรียนการสอน(รายหัว)</w:t>
      </w:r>
      <w:r w:rsidR="00A77AE2" w:rsidRPr="00BF7A26">
        <w:rPr>
          <w:rFonts w:ascii="TH SarabunIT๙" w:hAnsi="TH SarabunIT๙" w:cs="TH SarabunIT๙"/>
          <w:color w:val="000000"/>
          <w:sz w:val="32"/>
          <w:szCs w:val="32"/>
          <w:lang w:val="en-GB"/>
        </w:rPr>
        <w:t xml:space="preserve">) </w:t>
      </w:r>
      <w:r w:rsidR="005D1111" w:rsidRPr="00BF7A26">
        <w:rPr>
          <w:rFonts w:ascii="TH SarabunIT๙" w:hAnsi="TH SarabunIT๙" w:cs="TH SarabunIT๙"/>
          <w:color w:val="000000"/>
          <w:sz w:val="32"/>
          <w:szCs w:val="32"/>
          <w:cs/>
          <w:lang w:val="en-GB"/>
        </w:rPr>
        <w:t>เพื่อเป็นค่าใช้</w:t>
      </w:r>
      <w:r w:rsidR="00A77AE2" w:rsidRPr="00BF7A26">
        <w:rPr>
          <w:rFonts w:ascii="TH SarabunIT๙" w:hAnsi="TH SarabunIT๙" w:cs="TH SarabunIT๙"/>
          <w:color w:val="000000"/>
          <w:sz w:val="32"/>
          <w:szCs w:val="32"/>
          <w:cs/>
          <w:lang w:val="en-GB"/>
        </w:rPr>
        <w:t>จ่ายตาม</w:t>
      </w:r>
      <w:r w:rsidR="00A77AE2" w:rsidRPr="00BF7A26">
        <w:rPr>
          <w:rFonts w:ascii="TH SarabunIT๙" w:hAnsi="TH SarabunIT๙" w:cs="TH SarabunIT๙"/>
          <w:sz w:val="32"/>
          <w:szCs w:val="32"/>
          <w:cs/>
          <w:lang w:val="en-GB"/>
        </w:rPr>
        <w:t xml:space="preserve">รายละเอียด </w:t>
      </w:r>
      <w:r w:rsidR="007563E6" w:rsidRPr="00BF7A26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14:paraId="019851B5" w14:textId="014D0766" w:rsidR="00C01FED" w:rsidRPr="00BF7A26" w:rsidRDefault="004E107B" w:rsidP="00344013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๑๑</w:t>
      </w:r>
      <w:r w:rsidRPr="00BF7A26">
        <w:rPr>
          <w:rFonts w:ascii="TH SarabunIT๙" w:hAnsi="TH SarabunIT๙" w:cs="TH SarabunIT๙"/>
          <w:sz w:val="32"/>
          <w:szCs w:val="32"/>
          <w:cs/>
        </w:rPr>
        <w:t>.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๑</w:t>
      </w:r>
      <w:r w:rsidR="00C01FED" w:rsidRPr="00BF7A26">
        <w:rPr>
          <w:rFonts w:ascii="TH SarabunIT๙" w:hAnsi="TH SarabunIT๙" w:cs="TH SarabunIT๙"/>
          <w:sz w:val="32"/>
          <w:szCs w:val="32"/>
          <w:cs/>
        </w:rPr>
        <w:t xml:space="preserve"> ค่าใช้จ่ายในการจัดประชุมผู้ปกครองนักเรียน จำนวน 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๖</w:t>
      </w:r>
      <w:r w:rsidR="00BF7A26">
        <w:rPr>
          <w:rFonts w:ascii="TH SarabunIT๙" w:hAnsi="TH SarabunIT๙" w:cs="TH SarabunIT๙" w:hint="cs"/>
          <w:sz w:val="32"/>
          <w:szCs w:val="32"/>
          <w:cs/>
        </w:rPr>
        <w:t>81</w:t>
      </w:r>
      <w:r w:rsidR="00C01FED" w:rsidRPr="00BF7A26">
        <w:rPr>
          <w:rFonts w:ascii="TH SarabunIT๙" w:hAnsi="TH SarabunIT๙" w:cs="TH SarabunIT๙"/>
          <w:sz w:val="32"/>
          <w:szCs w:val="32"/>
          <w:cs/>
        </w:rPr>
        <w:t xml:space="preserve"> คน  จำนวน </w:t>
      </w:r>
      <w:r w:rsidR="00BF7A26">
        <w:rPr>
          <w:rFonts w:ascii="TH SarabunIT๙" w:hAnsi="TH SarabunIT๙" w:cs="TH SarabunIT๙" w:hint="cs"/>
          <w:sz w:val="32"/>
          <w:szCs w:val="32"/>
          <w:cs/>
        </w:rPr>
        <w:t>17</w:t>
      </w:r>
      <w:r w:rsidRPr="00BF7A26">
        <w:rPr>
          <w:rFonts w:ascii="TH SarabunIT๙" w:hAnsi="TH SarabunIT๙" w:cs="TH SarabunIT๙"/>
          <w:sz w:val="32"/>
          <w:szCs w:val="32"/>
          <w:cs/>
        </w:rPr>
        <w:t>,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๐</w:t>
      </w:r>
      <w:r w:rsidR="00BF7A26">
        <w:rPr>
          <w:rFonts w:ascii="TH SarabunIT๙" w:hAnsi="TH SarabunIT๙" w:cs="TH SarabunIT๙" w:hint="cs"/>
          <w:sz w:val="32"/>
          <w:szCs w:val="32"/>
          <w:cs/>
        </w:rPr>
        <w:t>25</w:t>
      </w:r>
      <w:r w:rsidR="00C01FED" w:rsidRPr="00BF7A26">
        <w:rPr>
          <w:rFonts w:ascii="TH SarabunIT๙" w:hAnsi="TH SarabunIT๙" w:cs="TH SarabunIT๙"/>
          <w:sz w:val="32"/>
          <w:szCs w:val="32"/>
          <w:cs/>
        </w:rPr>
        <w:t xml:space="preserve"> บาท</w:t>
      </w:r>
    </w:p>
    <w:p w14:paraId="4B832D46" w14:textId="05603FBC" w:rsidR="00363112" w:rsidRPr="00BF7A26" w:rsidRDefault="00363112" w:rsidP="00363112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 xml:space="preserve">(ดังเอกสารแนบท้ายหมายเลข 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๑</w:t>
      </w:r>
      <w:r w:rsidRPr="00BF7A26">
        <w:rPr>
          <w:rFonts w:ascii="TH SarabunIT๙" w:hAnsi="TH SarabunIT๙" w:cs="TH SarabunIT๙"/>
          <w:sz w:val="32"/>
          <w:szCs w:val="32"/>
          <w:cs/>
        </w:rPr>
        <w:t>)</w:t>
      </w:r>
    </w:p>
    <w:p w14:paraId="026CA9D5" w14:textId="2D23B7AF" w:rsidR="00C01FED" w:rsidRPr="00BF7A26" w:rsidRDefault="00C01FED" w:rsidP="00344013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๑๑</w:t>
      </w:r>
      <w:r w:rsidR="008B4E56" w:rsidRPr="00BF7A26">
        <w:rPr>
          <w:rFonts w:ascii="TH SarabunIT๙" w:hAnsi="TH SarabunIT๙" w:cs="TH SarabunIT๙"/>
          <w:sz w:val="32"/>
          <w:szCs w:val="32"/>
          <w:cs/>
        </w:rPr>
        <w:t>.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๒</w:t>
      </w:r>
      <w:r w:rsidRPr="00BF7A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F7A26" w:rsidRPr="00BF7A26">
        <w:rPr>
          <w:rFonts w:ascii="TH SarabunIT๙" w:hAnsi="TH SarabunIT๙" w:cs="TH SarabunIT๙"/>
          <w:sz w:val="32"/>
          <w:szCs w:val="32"/>
          <w:cs/>
        </w:rPr>
        <w:t>ค่าใช้จ่ายในการจัดอบรมสุขภาพจิตดี เรียนอย่างมีความสุข ตามระบบดูแลช่วยเหลือนักเรียน</w:t>
      </w:r>
      <w:r w:rsidR="00BF7A26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BF7A26">
        <w:rPr>
          <w:rFonts w:ascii="TH SarabunIT๙" w:hAnsi="TH SarabunIT๙" w:cs="TH SarabunIT๙"/>
          <w:sz w:val="32"/>
          <w:szCs w:val="32"/>
          <w:cs/>
        </w:rPr>
        <w:br/>
      </w:r>
      <w:r w:rsidR="00BF7A26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AD4705" w:rsidRPr="00BF7A26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AD4705">
        <w:rPr>
          <w:rFonts w:ascii="TH SarabunIT๙" w:hAnsi="TH SarabunIT๙" w:cs="TH SarabunIT๙" w:hint="cs"/>
          <w:sz w:val="32"/>
          <w:szCs w:val="32"/>
          <w:cs/>
        </w:rPr>
        <w:t>180</w:t>
      </w:r>
      <w:r w:rsidR="00AD4705" w:rsidRPr="00BF7A26">
        <w:rPr>
          <w:rFonts w:ascii="TH SarabunIT๙" w:hAnsi="TH SarabunIT๙" w:cs="TH SarabunIT๙"/>
          <w:sz w:val="32"/>
          <w:szCs w:val="32"/>
          <w:cs/>
        </w:rPr>
        <w:t xml:space="preserve"> คน  จำนวน </w:t>
      </w:r>
      <w:r w:rsidR="00AD4705">
        <w:rPr>
          <w:rFonts w:ascii="TH SarabunIT๙" w:hAnsi="TH SarabunIT๙" w:cs="TH SarabunIT๙" w:hint="cs"/>
          <w:sz w:val="32"/>
          <w:szCs w:val="32"/>
          <w:cs/>
        </w:rPr>
        <w:t>19</w:t>
      </w:r>
      <w:r w:rsidR="00AD4705" w:rsidRPr="00BF7A26">
        <w:rPr>
          <w:rFonts w:ascii="TH SarabunIT๙" w:hAnsi="TH SarabunIT๙" w:cs="TH SarabunIT๙"/>
          <w:sz w:val="32"/>
          <w:szCs w:val="32"/>
          <w:cs/>
        </w:rPr>
        <w:t>,๐</w:t>
      </w:r>
      <w:r w:rsidR="00AD4705">
        <w:rPr>
          <w:rFonts w:ascii="TH SarabunIT๙" w:hAnsi="TH SarabunIT๙" w:cs="TH SarabunIT๙" w:hint="cs"/>
          <w:sz w:val="32"/>
          <w:szCs w:val="32"/>
          <w:cs/>
        </w:rPr>
        <w:t>75</w:t>
      </w:r>
      <w:r w:rsidR="00AD4705" w:rsidRPr="00BF7A26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AD470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F7A26" w:rsidRPr="00BF7A26">
        <w:rPr>
          <w:rFonts w:ascii="TH SarabunIT๙" w:hAnsi="TH SarabunIT๙" w:cs="TH SarabunIT๙"/>
          <w:sz w:val="32"/>
          <w:szCs w:val="32"/>
          <w:cs/>
        </w:rPr>
        <w:t>(ดังเอกสารแนบท้ายหมายเลข ๒)</w:t>
      </w:r>
    </w:p>
    <w:p w14:paraId="3B22079E" w14:textId="77777777" w:rsidR="00904236" w:rsidRPr="00BF7A26" w:rsidRDefault="00904236" w:rsidP="00904236">
      <w:pPr>
        <w:ind w:left="5040" w:firstLine="720"/>
        <w:rPr>
          <w:rFonts w:ascii="TH SarabunIT๙" w:hAnsi="TH SarabunIT๙" w:cs="TH SarabunIT๙"/>
          <w:sz w:val="32"/>
          <w:szCs w:val="32"/>
        </w:rPr>
      </w:pPr>
    </w:p>
    <w:p w14:paraId="238B0AD2" w14:textId="560DBD31" w:rsidR="00D17CDD" w:rsidRPr="00BF7A26" w:rsidRDefault="00D13B78" w:rsidP="00D17CDD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๑๒</w:t>
      </w:r>
      <w:r w:rsidR="00D17CDD" w:rsidRPr="00BF7A26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D17CDD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การติดตามประเมินผล</w:t>
      </w:r>
    </w:p>
    <w:p w14:paraId="282AECA3" w14:textId="77777777" w:rsidR="00D17CDD" w:rsidRPr="00BF7A26" w:rsidRDefault="00D17CDD" w:rsidP="00D17CDD">
      <w:pPr>
        <w:rPr>
          <w:rFonts w:ascii="TH SarabunIT๙" w:eastAsia="Cordia New" w:hAnsi="TH SarabunIT๙" w:cs="TH SarabunIT๙"/>
          <w:sz w:val="32"/>
          <w:szCs w:val="32"/>
          <w:cs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39"/>
        <w:gridCol w:w="3039"/>
        <w:gridCol w:w="3040"/>
      </w:tblGrid>
      <w:tr w:rsidR="00D17CDD" w:rsidRPr="00BF7A26" w14:paraId="496AC3BD" w14:textId="77777777" w:rsidTr="00866FB7">
        <w:tc>
          <w:tcPr>
            <w:tcW w:w="3039" w:type="dxa"/>
          </w:tcPr>
          <w:p w14:paraId="11C4F499" w14:textId="77777777" w:rsidR="00D17CDD" w:rsidRPr="00BF7A26" w:rsidRDefault="00D17CDD" w:rsidP="00866FB7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39" w:type="dxa"/>
          </w:tcPr>
          <w:p w14:paraId="4BE83AB8" w14:textId="77777777" w:rsidR="00D17CDD" w:rsidRPr="00BF7A26" w:rsidRDefault="00D17CDD" w:rsidP="00866FB7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3040" w:type="dxa"/>
          </w:tcPr>
          <w:p w14:paraId="272173F8" w14:textId="77777777" w:rsidR="00D17CDD" w:rsidRPr="00BF7A26" w:rsidRDefault="00D17CDD" w:rsidP="00866FB7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D17CDD" w:rsidRPr="00BF7A26" w14:paraId="13FB3059" w14:textId="77777777" w:rsidTr="00866FB7">
        <w:tc>
          <w:tcPr>
            <w:tcW w:w="3039" w:type="dxa"/>
          </w:tcPr>
          <w:p w14:paraId="1FE410EA" w14:textId="3317526A" w:rsidR="00D17CDD" w:rsidRPr="00BF7A26" w:rsidRDefault="00D13B78" w:rsidP="00866FB7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="008E158B" w:rsidRPr="00BF7A2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 ร้อยละ </w:t>
            </w:r>
            <w:r w:rsidRPr="00BF7A2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๘๐</w:t>
            </w:r>
            <w:r w:rsidR="008E158B" w:rsidRPr="00BF7A2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D17CDD" w:rsidRPr="00BF7A2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ของผู้เรียน</w:t>
            </w:r>
            <w:r w:rsidR="00D026E5" w:rsidRPr="00BF7A2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ได้รับการดูแล ช่วยเหลือ อย่างทันท่วงที </w:t>
            </w:r>
            <w:r w:rsidR="00C722B1" w:rsidRPr="00BF7A2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</w:t>
            </w:r>
            <w:r w:rsidR="00D17CDD" w:rsidRPr="00BF7A2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มีความพึงพอใจในกิจกรรมที่จัดอยู่ในระดับดีขึ้นไป</w:t>
            </w:r>
          </w:p>
          <w:p w14:paraId="0B69A007" w14:textId="77777777" w:rsidR="00D17CDD" w:rsidRPr="00BF7A26" w:rsidRDefault="00D17CDD" w:rsidP="00D026E5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039" w:type="dxa"/>
          </w:tcPr>
          <w:p w14:paraId="6E2CD6CD" w14:textId="77777777" w:rsidR="00025F89" w:rsidRPr="00BF7A26" w:rsidRDefault="00D17CDD" w:rsidP="00866FB7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</w:t>
            </w:r>
            <w:r w:rsidR="00C722B1" w:rsidRPr="00BF7A2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ะเมินความพึงพอใจผู้ร่วมกิจกรรม</w:t>
            </w:r>
          </w:p>
          <w:p w14:paraId="49396165" w14:textId="77777777" w:rsidR="00D17CDD" w:rsidRPr="00BF7A26" w:rsidRDefault="00D17CDD" w:rsidP="00025F8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40" w:type="dxa"/>
          </w:tcPr>
          <w:p w14:paraId="395A4153" w14:textId="77777777" w:rsidR="00D17CDD" w:rsidRPr="00BF7A26" w:rsidRDefault="00C722B1" w:rsidP="00C722B1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D17CDD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แบบสังเกตพฤติกรรม</w:t>
            </w:r>
          </w:p>
          <w:p w14:paraId="5688DAA1" w14:textId="77777777" w:rsidR="008E158B" w:rsidRPr="00BF7A26" w:rsidRDefault="00025F89" w:rsidP="00C722B1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- </w:t>
            </w:r>
            <w:r w:rsidR="00D17CDD" w:rsidRPr="00BF7A2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แบบประเมินความพึงพอใจ</w:t>
            </w:r>
          </w:p>
          <w:p w14:paraId="5B382548" w14:textId="77777777" w:rsidR="00D17CDD" w:rsidRPr="00BF7A26" w:rsidRDefault="00025F89" w:rsidP="00363112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="00181CD1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แบบ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รายงานผลการปฏิบัติงานคลินิกระบบดูแลช่วยเหลือนักเรียน</w:t>
            </w:r>
          </w:p>
        </w:tc>
      </w:tr>
    </w:tbl>
    <w:p w14:paraId="267A7D1B" w14:textId="77777777" w:rsidR="00817C3D" w:rsidRPr="00BF7A26" w:rsidRDefault="00817C3D" w:rsidP="00344013">
      <w:pPr>
        <w:tabs>
          <w:tab w:val="left" w:pos="851"/>
        </w:tabs>
        <w:rPr>
          <w:rFonts w:ascii="TH SarabunIT๙" w:hAnsi="TH SarabunIT๙" w:cs="TH SarabunIT๙"/>
          <w:sz w:val="32"/>
          <w:szCs w:val="32"/>
        </w:rPr>
      </w:pPr>
    </w:p>
    <w:p w14:paraId="7E590DED" w14:textId="3385DE31" w:rsidR="00025F89" w:rsidRPr="00BF7A26" w:rsidRDefault="00D13B78" w:rsidP="001C4E1F">
      <w:pPr>
        <w:tabs>
          <w:tab w:val="left" w:pos="851"/>
        </w:tabs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๑๓</w:t>
      </w:r>
      <w:r w:rsidR="00E77147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5F4D43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ผลที่คาดว่าจะได้รับ</w:t>
      </w:r>
    </w:p>
    <w:p w14:paraId="39783D9A" w14:textId="57D46D83" w:rsidR="00922DD0" w:rsidRPr="00BF7A26" w:rsidRDefault="00922DD0" w:rsidP="00925668">
      <w:pPr>
        <w:tabs>
          <w:tab w:val="left" w:pos="851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๑๓</w:t>
      </w:r>
      <w:r w:rsidRPr="00BF7A26">
        <w:rPr>
          <w:rFonts w:ascii="TH SarabunIT๙" w:hAnsi="TH SarabunIT๙" w:cs="TH SarabunIT๙"/>
          <w:sz w:val="32"/>
          <w:szCs w:val="32"/>
          <w:cs/>
        </w:rPr>
        <w:t>.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๑</w:t>
      </w:r>
      <w:r w:rsidR="00925668" w:rsidRPr="00BF7A26">
        <w:rPr>
          <w:rFonts w:ascii="TH SarabunIT๙" w:hAnsi="TH SarabunIT๙" w:cs="TH SarabunIT๙"/>
          <w:szCs w:val="32"/>
          <w:cs/>
        </w:rPr>
        <w:t xml:space="preserve"> </w:t>
      </w:r>
      <w:r w:rsidRPr="00BF7A26">
        <w:rPr>
          <w:rFonts w:ascii="TH SarabunIT๙" w:hAnsi="TH SarabunIT๙" w:cs="TH SarabunIT๙"/>
          <w:szCs w:val="32"/>
          <w:cs/>
        </w:rPr>
        <w:t>นักเรียนได้รับการดูแลช่วยเหลือและพัฒนาได้</w:t>
      </w:r>
      <w:r w:rsidR="00FA0A57" w:rsidRPr="00BF7A26">
        <w:rPr>
          <w:rFonts w:ascii="TH SarabunIT๙" w:hAnsi="TH SarabunIT๙" w:cs="TH SarabunIT๙"/>
          <w:szCs w:val="32"/>
          <w:cs/>
        </w:rPr>
        <w:t xml:space="preserve">เต็มตามศักยภาพ </w:t>
      </w:r>
      <w:r w:rsidRPr="00BF7A26">
        <w:rPr>
          <w:rFonts w:ascii="TH SarabunIT๙" w:hAnsi="TH SarabunIT๙" w:cs="TH SarabunIT๙"/>
          <w:szCs w:val="32"/>
          <w:cs/>
        </w:rPr>
        <w:t>เป็นคนที่สมบูรณ์ทั้งทางร่างกาย อารมณ์ สังคม และสติปัญญา</w:t>
      </w:r>
    </w:p>
    <w:p w14:paraId="54E00433" w14:textId="68CCEAD5" w:rsidR="00922DD0" w:rsidRPr="00BF7A26" w:rsidRDefault="00922DD0" w:rsidP="00925668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๑๓</w:t>
      </w:r>
      <w:r w:rsidR="00925668" w:rsidRPr="00BF7A26">
        <w:rPr>
          <w:rFonts w:ascii="TH SarabunIT๙" w:hAnsi="TH SarabunIT๙" w:cs="TH SarabunIT๙"/>
          <w:sz w:val="32"/>
          <w:szCs w:val="32"/>
          <w:cs/>
        </w:rPr>
        <w:t>.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๒</w:t>
      </w:r>
      <w:r w:rsidR="00925668" w:rsidRPr="00BF7A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F7A26">
        <w:rPr>
          <w:rFonts w:ascii="TH SarabunIT๙" w:hAnsi="TH SarabunIT๙" w:cs="TH SarabunIT๙"/>
          <w:sz w:val="32"/>
          <w:szCs w:val="32"/>
          <w:cs/>
        </w:rPr>
        <w:t>มีความอบอุ่นในครอบครัว สามารถดูแลและช่วยเหลือนักเรียนที่ประสบปัญหาได้ทันท่วงทีและหาแนวทางป้องกันปัญหาที่จะเกิดขึ้นต่อไป</w:t>
      </w:r>
    </w:p>
    <w:p w14:paraId="310E0EC4" w14:textId="4CFC0EC6" w:rsidR="00603BB2" w:rsidRPr="00BF7A26" w:rsidRDefault="00CD1254" w:rsidP="00925668">
      <w:pPr>
        <w:tabs>
          <w:tab w:val="left" w:pos="851"/>
        </w:tabs>
        <w:jc w:val="thaiDistribute"/>
        <w:rPr>
          <w:rFonts w:ascii="TH SarabunIT๙" w:hAnsi="TH SarabunIT๙" w:cs="TH SarabunIT๙"/>
          <w:szCs w:val="32"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๑๓</w:t>
      </w:r>
      <w:r w:rsidR="00E77147" w:rsidRPr="00BF7A26">
        <w:rPr>
          <w:rFonts w:ascii="TH SarabunIT๙" w:hAnsi="TH SarabunIT๙" w:cs="TH SarabunIT๙"/>
          <w:sz w:val="32"/>
          <w:szCs w:val="32"/>
          <w:cs/>
        </w:rPr>
        <w:t>.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๓</w:t>
      </w:r>
      <w:r w:rsidR="00925668" w:rsidRPr="00BF7A26">
        <w:rPr>
          <w:rFonts w:ascii="TH SarabunIT๙" w:hAnsi="TH SarabunIT๙" w:cs="TH SarabunIT๙"/>
          <w:szCs w:val="32"/>
          <w:cs/>
        </w:rPr>
        <w:t xml:space="preserve"> </w:t>
      </w:r>
      <w:r w:rsidR="00922DD0" w:rsidRPr="00BF7A26">
        <w:rPr>
          <w:rFonts w:ascii="TH SarabunIT๙" w:hAnsi="TH SarabunIT๙" w:cs="TH SarabunIT๙"/>
          <w:szCs w:val="32"/>
          <w:cs/>
        </w:rPr>
        <w:t xml:space="preserve">ครูที่ปรึกษา ครูประจำชั้น บุคลากรในโรงเรียน ผู้ปกครอง นักเรียนและหน่วยงานอื่น ๆ </w:t>
      </w:r>
    </w:p>
    <w:p w14:paraId="035940CF" w14:textId="4FCC76DA" w:rsidR="00922DD0" w:rsidRPr="00BF7A26" w:rsidRDefault="00FA0A57" w:rsidP="00925668">
      <w:pPr>
        <w:tabs>
          <w:tab w:val="left" w:pos="851"/>
        </w:tabs>
        <w:jc w:val="thaiDistribute"/>
        <w:rPr>
          <w:rFonts w:ascii="TH SarabunIT๙" w:hAnsi="TH SarabunIT๙" w:cs="TH SarabunIT๙"/>
          <w:szCs w:val="32"/>
        </w:rPr>
      </w:pPr>
      <w:r w:rsidRPr="00BF7A26">
        <w:rPr>
          <w:rFonts w:ascii="TH SarabunIT๙" w:hAnsi="TH SarabunIT๙" w:cs="TH SarabunIT๙"/>
          <w:szCs w:val="32"/>
          <w:cs/>
        </w:rPr>
        <w:t>มีส่วน</w:t>
      </w:r>
      <w:r w:rsidR="00922DD0" w:rsidRPr="00BF7A26">
        <w:rPr>
          <w:rFonts w:ascii="TH SarabunIT๙" w:hAnsi="TH SarabunIT๙" w:cs="TH SarabunIT๙"/>
          <w:szCs w:val="32"/>
          <w:cs/>
        </w:rPr>
        <w:t>ร่วมในการดูแลช่วยเหลือนักเรียน</w:t>
      </w:r>
    </w:p>
    <w:p w14:paraId="4CF7931A" w14:textId="030D6668" w:rsidR="00BF7CA7" w:rsidRDefault="00960021" w:rsidP="00AD4705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๑๓</w:t>
      </w:r>
      <w:r w:rsidR="00603BB2" w:rsidRPr="00BF7A26">
        <w:rPr>
          <w:rFonts w:ascii="TH SarabunIT๙" w:hAnsi="TH SarabunIT๙" w:cs="TH SarabunIT๙"/>
          <w:sz w:val="32"/>
          <w:szCs w:val="32"/>
        </w:rPr>
        <w:t>.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๔</w:t>
      </w:r>
      <w:r w:rsidR="00603BB2" w:rsidRPr="00BF7A26">
        <w:rPr>
          <w:rFonts w:ascii="TH SarabunIT๙" w:hAnsi="TH SarabunIT๙" w:cs="TH SarabunIT๙"/>
          <w:sz w:val="32"/>
          <w:szCs w:val="32"/>
          <w:cs/>
        </w:rPr>
        <w:t xml:space="preserve"> นักเรียนชั้นมัธยมศึกษาปีที่ </w:t>
      </w:r>
      <w:r w:rsidR="00D13B78" w:rsidRPr="00BF7A26">
        <w:rPr>
          <w:rFonts w:ascii="TH SarabunIT๙" w:hAnsi="TH SarabunIT๙" w:cs="TH SarabunIT๙"/>
          <w:sz w:val="32"/>
          <w:szCs w:val="32"/>
          <w:cs/>
        </w:rPr>
        <w:t>๑</w:t>
      </w:r>
      <w:r w:rsidR="00603BB2" w:rsidRPr="00BF7A26">
        <w:rPr>
          <w:rFonts w:ascii="TH SarabunIT๙" w:hAnsi="TH SarabunIT๙" w:cs="TH SarabunIT๙"/>
          <w:sz w:val="32"/>
          <w:szCs w:val="32"/>
        </w:rPr>
        <w:t xml:space="preserve"> </w:t>
      </w:r>
      <w:r w:rsidR="00AD4705">
        <w:rPr>
          <w:rFonts w:ascii="TH SarabunIT๙" w:hAnsi="TH SarabunIT๙" w:cs="TH SarabunIT๙" w:hint="cs"/>
          <w:sz w:val="32"/>
          <w:szCs w:val="32"/>
          <w:cs/>
        </w:rPr>
        <w:t>และ 4 จำนวน 180 คน</w:t>
      </w:r>
      <w:r w:rsidR="00603BB2" w:rsidRPr="00BF7A26">
        <w:rPr>
          <w:rFonts w:ascii="TH SarabunIT๙" w:hAnsi="TH SarabunIT๙" w:cs="TH SarabunIT๙"/>
          <w:sz w:val="32"/>
          <w:szCs w:val="32"/>
          <w:cs/>
        </w:rPr>
        <w:t xml:space="preserve"> ได้เข้าร่วมอบรม</w:t>
      </w:r>
      <w:r w:rsidR="00AD4705" w:rsidRPr="00AD4705">
        <w:rPr>
          <w:rFonts w:ascii="TH SarabunIT๙" w:hAnsi="TH SarabunIT๙" w:cs="TH SarabunIT๙"/>
          <w:sz w:val="32"/>
          <w:szCs w:val="32"/>
          <w:cs/>
        </w:rPr>
        <w:t>สุขภาพจิตดี เรียนอย่างมีความสุข ตามระบบดูแลช่วยเหลือนักเรียน</w:t>
      </w:r>
    </w:p>
    <w:p w14:paraId="614B1E7B" w14:textId="77777777" w:rsidR="009C3ACC" w:rsidRDefault="009C3ACC" w:rsidP="00AD4705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03729F04" w14:textId="77777777" w:rsidR="009C3ACC" w:rsidRDefault="009C3ACC" w:rsidP="00AD4705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1655D636" w14:textId="1674371A" w:rsidR="00BB1E0C" w:rsidRPr="00AD4705" w:rsidRDefault="00BB1E0C" w:rsidP="00AD4705">
      <w:pPr>
        <w:tabs>
          <w:tab w:val="left" w:pos="851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 wp14:anchorId="21807B4A" wp14:editId="7EB385AC">
                <wp:simplePos x="0" y="0"/>
                <wp:positionH relativeFrom="margin">
                  <wp:posOffset>4269740</wp:posOffset>
                </wp:positionH>
                <wp:positionV relativeFrom="paragraph">
                  <wp:posOffset>61383</wp:posOffset>
                </wp:positionV>
                <wp:extent cx="1793240" cy="304800"/>
                <wp:effectExtent l="0" t="0" r="0" b="0"/>
                <wp:wrapNone/>
                <wp:docPr id="413520635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9324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9E7E4DF" w14:textId="0E994406" w:rsidR="008578E9" w:rsidRPr="007E2B74" w:rsidRDefault="008578E9" w:rsidP="008D4B4D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lang w:val="en-GB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/ </w:t>
                            </w:r>
                            <w:proofErr w:type="gramStart"/>
                            <w:r w:rsidR="00AD4705" w:rsidRPr="00AD4705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๑๔.ผู้จัดทำโครงการ</w:t>
                            </w:r>
                            <w:proofErr w:type="gramEnd"/>
                            <w:r w:rsidR="00AD4705" w:rsidRPr="00AD4705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807B4A" id="Text Box 59" o:spid="_x0000_s1031" type="#_x0000_t202" style="position:absolute;left:0;text-align:left;margin-left:336.2pt;margin-top:4.85pt;width:141.2pt;height:24pt;z-index:251768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" stroked="f">
                <v:textbox>
                  <w:txbxContent>
                    <w:p w14:paraId="19E7E4DF" w14:textId="0E994406" w:rsidR="008578E9" w:rsidRPr="007E2B74" w:rsidRDefault="008578E9" w:rsidP="008D4B4D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lang w:val="en-GB"/>
                        </w:rPr>
                      </w:pPr>
                      <w: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 xml:space="preserve">/ </w:t>
                      </w:r>
                      <w:proofErr w:type="gramStart"/>
                      <w:r w:rsidR="00AD4705" w:rsidRPr="00AD4705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๑๔.ผู้จัดทำโครงการ</w:t>
                      </w:r>
                      <w:proofErr w:type="gramEnd"/>
                      <w:r w:rsidR="00AD4705" w:rsidRPr="00AD4705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2B7EA6D" w14:textId="22FD6492" w:rsidR="0088708C" w:rsidRPr="00BF7A26" w:rsidRDefault="00D13B78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๑๔</w:t>
      </w:r>
      <w:r w:rsidR="00CD1254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88708C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="0088708C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1D6C7E3C" w14:textId="433453F6" w:rsidR="003B5E40" w:rsidRPr="00BF7A26" w:rsidRDefault="003B5E40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633970A" w14:textId="77777777" w:rsidR="00F56106" w:rsidRPr="00BF7A26" w:rsidRDefault="006A6FB2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="00F56106" w:rsidRPr="00BF7A26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</w:p>
    <w:p w14:paraId="64365344" w14:textId="211C1573" w:rsidR="005852ED" w:rsidRPr="00BF7A26" w:rsidRDefault="003B5E40" w:rsidP="005852ED">
      <w:pPr>
        <w:tabs>
          <w:tab w:val="left" w:pos="4678"/>
        </w:tabs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="00925668" w:rsidRPr="00BF7A26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5852ED" w:rsidRPr="00BF7A26">
        <w:rPr>
          <w:rFonts w:ascii="TH SarabunIT๙" w:hAnsi="TH SarabunIT๙" w:cs="TH SarabunIT๙"/>
          <w:sz w:val="32"/>
          <w:szCs w:val="32"/>
          <w:cs/>
        </w:rPr>
        <w:t>(นาย</w:t>
      </w:r>
      <w:r w:rsidR="00DC1FE9" w:rsidRPr="00BF7A26">
        <w:rPr>
          <w:rFonts w:ascii="TH SarabunIT๙" w:hAnsi="TH SarabunIT๙" w:cs="TH SarabunIT๙"/>
          <w:sz w:val="32"/>
          <w:szCs w:val="32"/>
          <w:cs/>
        </w:rPr>
        <w:t>ปฏิญญา  เถียรสายออ</w:t>
      </w:r>
      <w:r w:rsidR="005852ED" w:rsidRPr="00BF7A26">
        <w:rPr>
          <w:rFonts w:ascii="TH SarabunIT๙" w:hAnsi="TH SarabunIT๙" w:cs="TH SarabunIT๙"/>
          <w:sz w:val="32"/>
          <w:szCs w:val="32"/>
          <w:cs/>
        </w:rPr>
        <w:t>)</w:t>
      </w:r>
    </w:p>
    <w:p w14:paraId="7E2B95CC" w14:textId="285EB74A" w:rsidR="009C3ACC" w:rsidRDefault="00925668" w:rsidP="005852ED">
      <w:pPr>
        <w:tabs>
          <w:tab w:val="left" w:pos="4678"/>
        </w:tabs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</w:t>
      </w:r>
      <w:r w:rsidR="005140A2" w:rsidRPr="00BF7A26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9C3ACC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091FA1" w:rsidRPr="00BF7A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C3E61" w:rsidRPr="00BF7A26">
        <w:rPr>
          <w:rFonts w:ascii="TH SarabunIT๙" w:hAnsi="TH SarabunIT๙" w:cs="TH SarabunIT๙"/>
          <w:sz w:val="32"/>
          <w:szCs w:val="32"/>
          <w:cs/>
        </w:rPr>
        <w:t>ครู</w:t>
      </w:r>
    </w:p>
    <w:p w14:paraId="1325427B" w14:textId="13BE14AB" w:rsidR="00F56106" w:rsidRPr="00BF7A26" w:rsidRDefault="005140A2" w:rsidP="005852ED">
      <w:pPr>
        <w:tabs>
          <w:tab w:val="left" w:pos="4678"/>
        </w:tabs>
        <w:rPr>
          <w:rFonts w:ascii="TH SarabunIT๙" w:hAnsi="TH SarabunIT๙" w:cs="TH SarabunIT๙"/>
          <w:sz w:val="32"/>
          <w:szCs w:val="32"/>
          <w:cs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77415F1" w14:textId="2F43996F" w:rsidR="00BF7CA7" w:rsidRPr="00BF7A26" w:rsidRDefault="00D13B78" w:rsidP="00BF7CA7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๑๕</w:t>
      </w:r>
      <w:r w:rsidR="00BF7CA7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BF7CA7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ab/>
        <w:t>ผู้เสนอโครงการ</w:t>
      </w:r>
    </w:p>
    <w:p w14:paraId="5B7A8D4D" w14:textId="77777777" w:rsidR="00BF7CA7" w:rsidRPr="00BF7A26" w:rsidRDefault="00BF7CA7" w:rsidP="00BF7CA7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078B9925" w14:textId="77777777" w:rsidR="00BF7CA7" w:rsidRPr="00BF7A26" w:rsidRDefault="00BF7CA7" w:rsidP="00BF7CA7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  <w:t>ลงชื่อ</w:t>
      </w:r>
    </w:p>
    <w:p w14:paraId="117ECF93" w14:textId="77777777" w:rsidR="00BF7CA7" w:rsidRPr="00BF7A26" w:rsidRDefault="00BF7CA7" w:rsidP="00BF7CA7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="00925668" w:rsidRPr="00BF7A26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BF7A26">
        <w:rPr>
          <w:rFonts w:ascii="TH SarabunIT๙" w:hAnsi="TH SarabunIT๙" w:cs="TH SarabunIT๙"/>
          <w:sz w:val="32"/>
          <w:szCs w:val="32"/>
          <w:cs/>
        </w:rPr>
        <w:t>(นายไพโรจน์  ลีคำ)</w:t>
      </w:r>
    </w:p>
    <w:p w14:paraId="48EDF78B" w14:textId="77777777" w:rsidR="00BF7CA7" w:rsidRPr="00BF7A26" w:rsidRDefault="00BF7CA7" w:rsidP="00BF7CA7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  <w:t>ตำแหน่ง ผู้ช่วยผู้อำนวยการฝ่ายบริหารกิจการนักเรียน</w:t>
      </w:r>
    </w:p>
    <w:p w14:paraId="6C3E71BA" w14:textId="77777777" w:rsidR="00BF7CA7" w:rsidRPr="00BF7A26" w:rsidRDefault="00BF7CA7" w:rsidP="00BF7CA7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4723CF10" w14:textId="2738BDCC" w:rsidR="00BF7CA7" w:rsidRPr="00BF7A26" w:rsidRDefault="00D13B78" w:rsidP="00BF7CA7">
      <w:pPr>
        <w:tabs>
          <w:tab w:val="left" w:pos="426"/>
          <w:tab w:val="left" w:pos="709"/>
          <w:tab w:val="left" w:pos="993"/>
          <w:tab w:val="left" w:pos="1276"/>
          <w:tab w:val="left" w:pos="1560"/>
          <w:tab w:val="left" w:pos="1843"/>
          <w:tab w:val="left" w:pos="2127"/>
          <w:tab w:val="left" w:pos="2410"/>
          <w:tab w:val="left" w:pos="2694"/>
          <w:tab w:val="left" w:pos="2977"/>
          <w:tab w:val="left" w:pos="3261"/>
          <w:tab w:val="left" w:pos="3544"/>
          <w:tab w:val="left" w:pos="3828"/>
          <w:tab w:val="left" w:pos="4111"/>
          <w:tab w:val="left" w:pos="4395"/>
          <w:tab w:val="left" w:pos="4678"/>
          <w:tab w:val="left" w:pos="4962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9C3ACC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BF7CA7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BF7CA7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ab/>
        <w:t>ผู้อนุมัติโครงการ</w:t>
      </w:r>
    </w:p>
    <w:p w14:paraId="43CB6623" w14:textId="77777777" w:rsidR="00BF7CA7" w:rsidRPr="00BF7A26" w:rsidRDefault="00BF7CA7" w:rsidP="00BF7CA7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</w:rPr>
      </w:pPr>
    </w:p>
    <w:p w14:paraId="6D1A37EF" w14:textId="77777777" w:rsidR="00BF7CA7" w:rsidRPr="00BF7A26" w:rsidRDefault="00BF7CA7" w:rsidP="00BF7CA7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  <w:cs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</w:t>
      </w:r>
    </w:p>
    <w:p w14:paraId="21E0C942" w14:textId="77777777" w:rsidR="00BF7CA7" w:rsidRPr="00BF7A26" w:rsidRDefault="00BF7CA7" w:rsidP="00BF7CA7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="00925668" w:rsidRPr="00BF7A26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BF7A26">
        <w:rPr>
          <w:rFonts w:ascii="TH SarabunIT๙" w:hAnsi="TH SarabunIT๙" w:cs="TH SarabunIT๙"/>
          <w:sz w:val="32"/>
          <w:szCs w:val="32"/>
          <w:cs/>
        </w:rPr>
        <w:t>(นาง</w:t>
      </w:r>
      <w:proofErr w:type="spellStart"/>
      <w:r w:rsidRPr="00BF7A26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BF7A26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47959F00" w14:textId="02BFAE45" w:rsidR="00BF7CA7" w:rsidRPr="00BF7A26" w:rsidRDefault="00BF7CA7" w:rsidP="00BF7CA7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jc w:val="both"/>
        <w:rPr>
          <w:rFonts w:ascii="TH SarabunIT๙" w:hAnsi="TH SarabunIT๙" w:cs="TH SarabunIT๙"/>
          <w:sz w:val="32"/>
          <w:szCs w:val="32"/>
        </w:rPr>
      </w:pP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</w:r>
      <w:r w:rsidRPr="00BF7A26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AB15F8" w:rsidRPr="00BF7A26">
        <w:rPr>
          <w:rFonts w:ascii="TH SarabunIT๙" w:hAnsi="TH SarabunIT๙" w:cs="TH SarabunIT๙"/>
          <w:sz w:val="32"/>
          <w:szCs w:val="32"/>
          <w:cs/>
        </w:rPr>
        <w:t>ผู้อำนวยการสถานศึกษา</w:t>
      </w:r>
      <w:r w:rsidRPr="00BF7A26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โรงเรียนวัดประชานิมิตร</w:t>
      </w:r>
    </w:p>
    <w:p w14:paraId="52019B6A" w14:textId="77777777" w:rsidR="00BF7CA7" w:rsidRPr="00BF7A26" w:rsidRDefault="00BF7CA7" w:rsidP="00BF7CA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2B4183D" w14:textId="77777777" w:rsidR="008E0CD5" w:rsidRPr="00BF7A26" w:rsidRDefault="008E0CD5" w:rsidP="001030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21290C2" w14:textId="77777777" w:rsidR="008E0CD5" w:rsidRPr="00BF7A26" w:rsidRDefault="008E0CD5" w:rsidP="001030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D484FF2" w14:textId="3AE2A5B2" w:rsidR="008E0CD5" w:rsidRPr="00BF7A26" w:rsidRDefault="008E0CD5" w:rsidP="001030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A2FDF49" w14:textId="77777777" w:rsidR="008E0CD5" w:rsidRPr="00BF7A26" w:rsidRDefault="008E0CD5" w:rsidP="001030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BEB7022" w14:textId="77777777" w:rsidR="00BF7CA7" w:rsidRPr="00BF7A26" w:rsidRDefault="00BF7CA7" w:rsidP="001030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EAD708E" w14:textId="77777777" w:rsidR="00DC1FE9" w:rsidRPr="00BF7A26" w:rsidRDefault="00DC1FE9" w:rsidP="001030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B655BD3" w14:textId="7EE5F625" w:rsidR="00DC1FE9" w:rsidRDefault="00AD4705" w:rsidP="00AD4705">
      <w:pPr>
        <w:tabs>
          <w:tab w:val="left" w:pos="5172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248232C2" w14:textId="77777777" w:rsidR="00AD4705" w:rsidRDefault="00AD4705" w:rsidP="00AD4705">
      <w:pPr>
        <w:tabs>
          <w:tab w:val="left" w:pos="517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48DB1A78" w14:textId="1C258E08" w:rsidR="00AD4705" w:rsidRDefault="00AD4705" w:rsidP="00AD4705">
      <w:pPr>
        <w:tabs>
          <w:tab w:val="left" w:pos="517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65CC179F" w14:textId="099C4201" w:rsidR="00AD4705" w:rsidRDefault="00AD4705" w:rsidP="00AD4705">
      <w:pPr>
        <w:tabs>
          <w:tab w:val="left" w:pos="517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31573454" w14:textId="77777777" w:rsidR="00AD4705" w:rsidRDefault="00AD4705" w:rsidP="00AD4705">
      <w:pPr>
        <w:tabs>
          <w:tab w:val="left" w:pos="517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21618070" w14:textId="77777777" w:rsidR="00AD4705" w:rsidRPr="00BF7A26" w:rsidRDefault="00AD4705" w:rsidP="00AD4705">
      <w:pPr>
        <w:tabs>
          <w:tab w:val="left" w:pos="5172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33CBB10E" w14:textId="77777777" w:rsidR="00DC1FE9" w:rsidRPr="00BF7A26" w:rsidRDefault="00DC1FE9" w:rsidP="001030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F09281A" w14:textId="77777777" w:rsidR="00DC1FE9" w:rsidRDefault="00DC1FE9" w:rsidP="001030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B3C9EFD" w14:textId="77777777" w:rsidR="009C3ACC" w:rsidRDefault="009C3ACC" w:rsidP="001030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9774BB0" w14:textId="77777777" w:rsidR="009C3ACC" w:rsidRDefault="009C3ACC" w:rsidP="001030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93B146D" w14:textId="77777777" w:rsidR="009C3ACC" w:rsidRDefault="009C3ACC" w:rsidP="001030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FC4C4CC" w14:textId="77777777" w:rsidR="009C3ACC" w:rsidRDefault="009C3ACC" w:rsidP="001030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AB8253A" w14:textId="77777777" w:rsidR="009C3ACC" w:rsidRDefault="009C3ACC" w:rsidP="001030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1EE3726" w14:textId="77777777" w:rsidR="009C3ACC" w:rsidRDefault="009C3ACC" w:rsidP="00103077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587FC85B" w14:textId="77777777" w:rsidR="003C0C91" w:rsidRPr="00BF7A26" w:rsidRDefault="003C0C91" w:rsidP="001030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239AB8F" w14:textId="68790A4D" w:rsidR="00D553D8" w:rsidRPr="00BF7A26" w:rsidRDefault="00D553D8" w:rsidP="00D553D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เอกสารแนบท้ายหมายเลข </w:t>
      </w:r>
      <w:r w:rsidR="00D13B78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</w:p>
    <w:p w14:paraId="3977534F" w14:textId="77777777" w:rsidR="00D553D8" w:rsidRPr="00BF7A26" w:rsidRDefault="00D553D8" w:rsidP="00D553D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รายละเอียดค่าใช้จ่ายจัดกิจกรรมผู้ปกครองนักเรียน </w:t>
      </w:r>
    </w:p>
    <w:p w14:paraId="31C3C6AE" w14:textId="77777777" w:rsidR="00D553D8" w:rsidRPr="00BF7A26" w:rsidRDefault="00D553D8" w:rsidP="00D553D8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154" w:type="dxa"/>
        <w:tblInd w:w="60" w:type="dxa"/>
        <w:tblLook w:val="04A0" w:firstRow="1" w:lastRow="0" w:firstColumn="1" w:lastColumn="0" w:noHBand="0" w:noVBand="1"/>
      </w:tblPr>
      <w:tblGrid>
        <w:gridCol w:w="448"/>
        <w:gridCol w:w="3178"/>
        <w:gridCol w:w="847"/>
        <w:gridCol w:w="762"/>
        <w:gridCol w:w="231"/>
        <w:gridCol w:w="1562"/>
        <w:gridCol w:w="851"/>
        <w:gridCol w:w="1275"/>
      </w:tblGrid>
      <w:tr w:rsidR="00D553D8" w:rsidRPr="00BF7A26" w14:paraId="62FAABF6" w14:textId="77777777" w:rsidTr="006703C5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9D7E7" w14:textId="77777777" w:rsidR="00D553D8" w:rsidRPr="00BF7A26" w:rsidRDefault="00D553D8" w:rsidP="006703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C98D4" w14:textId="77777777" w:rsidR="00D553D8" w:rsidRPr="00BF7A26" w:rsidRDefault="00D553D8" w:rsidP="006703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FC3AD" w14:textId="77777777" w:rsidR="00D553D8" w:rsidRPr="00BF7A26" w:rsidRDefault="00D553D8" w:rsidP="006703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28256" w14:textId="77777777" w:rsidR="00D553D8" w:rsidRPr="00BF7A26" w:rsidRDefault="00D553D8" w:rsidP="006703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DF09D1" w14:textId="77777777" w:rsidR="00D553D8" w:rsidRPr="00BF7A26" w:rsidRDefault="00D553D8" w:rsidP="006703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ราคามาตรฐาน/</w:t>
            </w:r>
          </w:p>
          <w:p w14:paraId="6C8851F8" w14:textId="618469CB" w:rsidR="00D553D8" w:rsidRPr="00BF7A26" w:rsidRDefault="00D553D8" w:rsidP="006703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ที่เคยซื้อหลังสุดใน</w:t>
            </w:r>
            <w:r w:rsidR="00D13B78"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D7607" w14:textId="77777777" w:rsidR="00D553D8" w:rsidRPr="00BF7A26" w:rsidRDefault="00D553D8" w:rsidP="006703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5C9C7" w14:textId="77777777" w:rsidR="00D553D8" w:rsidRPr="00BF7A26" w:rsidRDefault="00D553D8" w:rsidP="006703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D553D8" w:rsidRPr="00BF7A26" w14:paraId="54F0EAD5" w14:textId="77777777" w:rsidTr="006703C5">
        <w:trPr>
          <w:trHeight w:val="21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3DFF2" w14:textId="6FFE965D" w:rsidR="00D553D8" w:rsidRPr="00BF7A26" w:rsidRDefault="00D13B78" w:rsidP="006703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3301D" w14:textId="2D7BA9CA" w:rsidR="00D553D8" w:rsidRPr="00BF7A26" w:rsidRDefault="00D553D8" w:rsidP="006703C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ค่าอาหารว่างและเครื่องดื่มผู้ปกครองนักเรียนและผู้เกี่ยวข้อง จำนวน 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มื้อ มื้อละ 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  <w:r w:rsidRPr="00BF7A2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9A346" w14:textId="37BF79BF" w:rsidR="00D553D8" w:rsidRPr="00BF7A26" w:rsidRDefault="00D13B78" w:rsidP="006703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  <w:r w:rsidR="00AD47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81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98CFE" w14:textId="77777777" w:rsidR="00D553D8" w:rsidRPr="00BF7A26" w:rsidRDefault="00D553D8" w:rsidP="006703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คน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12E0F0" w14:textId="77777777" w:rsidR="00D553D8" w:rsidRPr="00BF7A26" w:rsidRDefault="00D553D8" w:rsidP="006703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4C29E8" w14:textId="75341E8C" w:rsidR="00D553D8" w:rsidRPr="00BF7A26" w:rsidRDefault="00D13B78" w:rsidP="006703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๒๕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F09781" w14:textId="0EDF613D" w:rsidR="00D553D8" w:rsidRPr="00BF7A26" w:rsidRDefault="00D13B78" w:rsidP="006703C5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AD47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D553D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AD47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025</w:t>
            </w:r>
          </w:p>
        </w:tc>
      </w:tr>
      <w:tr w:rsidR="00D553D8" w:rsidRPr="00BF7A26" w14:paraId="02C0A2BF" w14:textId="77777777" w:rsidTr="006703C5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6DC558" w14:textId="77777777" w:rsidR="00D553D8" w:rsidRPr="00BF7A26" w:rsidRDefault="00D553D8" w:rsidP="006703C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38A440" w14:textId="77777777" w:rsidR="00D553D8" w:rsidRPr="00BF7A26" w:rsidRDefault="00D553D8" w:rsidP="006703C5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1F893" w14:textId="77777777" w:rsidR="00D553D8" w:rsidRPr="00BF7A26" w:rsidRDefault="00D553D8" w:rsidP="006703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A0AA0" w14:textId="77777777" w:rsidR="00D553D8" w:rsidRPr="00BF7A26" w:rsidRDefault="00D553D8" w:rsidP="006703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B667344" w14:textId="77777777" w:rsidR="00D553D8" w:rsidRPr="00BF7A26" w:rsidRDefault="00D553D8" w:rsidP="006703C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0DB0F" w14:textId="3FCA42EE" w:rsidR="00D553D8" w:rsidRPr="00BF7A26" w:rsidRDefault="00D13B78" w:rsidP="006703C5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="00AD47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</w:t>
            </w:r>
            <w:r w:rsidR="00D553D8"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,</w:t>
            </w:r>
            <w:r w:rsidRPr="00BF7A2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๐</w:t>
            </w:r>
            <w:r w:rsidR="00AD470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</w:t>
            </w:r>
          </w:p>
        </w:tc>
      </w:tr>
    </w:tbl>
    <w:p w14:paraId="33303A20" w14:textId="77777777" w:rsidR="00D553D8" w:rsidRPr="00BF7A26" w:rsidRDefault="00D553D8" w:rsidP="00D553D8">
      <w:pPr>
        <w:tabs>
          <w:tab w:val="left" w:pos="53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2A05323B" w14:textId="44030389" w:rsidR="00103077" w:rsidRPr="00BF7A26" w:rsidRDefault="00D553D8" w:rsidP="001030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เอกสารแนบท้ายหมายเลข </w:t>
      </w:r>
      <w:r w:rsidR="00D13B78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</w:p>
    <w:p w14:paraId="2464B835" w14:textId="1FB96686" w:rsidR="00103077" w:rsidRPr="00BF7A26" w:rsidRDefault="00103077" w:rsidP="0010307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  <w:r w:rsidR="00D61599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กิจก</w:t>
      </w:r>
      <w:r w:rsidR="00615CF8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รรม</w:t>
      </w:r>
      <w:r w:rsidR="00AD4705" w:rsidRPr="00AD470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อบรมสุขภาพจิตดี เรียนอย่างมีความสุข ตามระบบดูแลช่วยเหลือนักเรียน     </w:t>
      </w:r>
    </w:p>
    <w:p w14:paraId="46FB9AA0" w14:textId="77777777" w:rsidR="00103077" w:rsidRPr="00BF7A26" w:rsidRDefault="00103077" w:rsidP="00103077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210" w:type="dxa"/>
        <w:tblInd w:w="50" w:type="dxa"/>
        <w:tblLook w:val="04A0" w:firstRow="1" w:lastRow="0" w:firstColumn="1" w:lastColumn="0" w:noHBand="0" w:noVBand="1"/>
      </w:tblPr>
      <w:tblGrid>
        <w:gridCol w:w="504"/>
        <w:gridCol w:w="3178"/>
        <w:gridCol w:w="847"/>
        <w:gridCol w:w="762"/>
        <w:gridCol w:w="231"/>
        <w:gridCol w:w="1562"/>
        <w:gridCol w:w="851"/>
        <w:gridCol w:w="1275"/>
      </w:tblGrid>
      <w:tr w:rsidR="00103077" w:rsidRPr="00BF7A26" w14:paraId="3E3F275D" w14:textId="77777777" w:rsidTr="00E00CD7">
        <w:trPr>
          <w:trHeight w:val="38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7D001" w14:textId="77777777" w:rsidR="00103077" w:rsidRPr="00BF7A26" w:rsidRDefault="00103077" w:rsidP="007563E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39512" w14:textId="77777777" w:rsidR="00103077" w:rsidRPr="00BF7A26" w:rsidRDefault="00103077" w:rsidP="007563E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รายการพัสดุที่จะซื้อ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AC427" w14:textId="77777777" w:rsidR="00103077" w:rsidRPr="00BF7A26" w:rsidRDefault="00103077" w:rsidP="007563E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640C99" w14:textId="77777777" w:rsidR="00103077" w:rsidRPr="00BF7A26" w:rsidRDefault="00103077" w:rsidP="007563E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4409CB" w14:textId="45D49AA4" w:rsidR="00103077" w:rsidRPr="00BF7A26" w:rsidRDefault="00E1073F" w:rsidP="007563E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  <w:r w:rsidR="00E30C3D" w:rsidRPr="00BF7A2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มาตรฐาน/ที่เคยซื้อห</w:t>
            </w:r>
            <w:r w:rsidR="00103077" w:rsidRPr="00BF7A2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ลังสุดใน</w:t>
            </w:r>
            <w:r w:rsidR="00D13B78" w:rsidRPr="00BF7A2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๒</w:t>
            </w:r>
            <w:r w:rsidR="00103077" w:rsidRPr="00BF7A2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8A423" w14:textId="77777777" w:rsidR="00103077" w:rsidRPr="00BF7A26" w:rsidRDefault="00103077" w:rsidP="007563E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DA211" w14:textId="77777777" w:rsidR="00103077" w:rsidRPr="00BF7A26" w:rsidRDefault="00103077" w:rsidP="007563E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14121B" w:rsidRPr="00BF7A26" w14:paraId="5FD61374" w14:textId="77777777" w:rsidTr="00E00CD7">
        <w:trPr>
          <w:trHeight w:val="21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D5F5AD" w14:textId="065B78C6" w:rsidR="00D61599" w:rsidRPr="00BF7A26" w:rsidRDefault="00D13B78" w:rsidP="00D615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3EADFD" w14:textId="3C722858" w:rsidR="00D61599" w:rsidRPr="00BF7A26" w:rsidRDefault="00AD4705" w:rsidP="00D615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ค่าอาหารกลางวัน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A588F8" w14:textId="16D1DC2F" w:rsidR="00D61599" w:rsidRPr="00BF7A26" w:rsidRDefault="00AD4705" w:rsidP="00D615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846590" w14:textId="1812C96D" w:rsidR="00D61599" w:rsidRPr="00BF7A26" w:rsidRDefault="00AD4705" w:rsidP="00D615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392C7D" w14:textId="77777777" w:rsidR="00D61599" w:rsidRPr="00BF7A26" w:rsidRDefault="00D61599" w:rsidP="00D615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6C95D1" w14:textId="7BB72D1C" w:rsidR="00D61599" w:rsidRPr="00BF7A26" w:rsidRDefault="00AD4705" w:rsidP="00D615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BC6E09" w14:textId="6F368207" w:rsidR="00D61599" w:rsidRPr="00BF7A26" w:rsidRDefault="00AD4705" w:rsidP="00AD47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307B0B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D13B78"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</w:p>
        </w:tc>
      </w:tr>
      <w:tr w:rsidR="0014121B" w:rsidRPr="00BF7A26" w14:paraId="1E33FB09" w14:textId="77777777" w:rsidTr="00E00CD7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B52E38" w14:textId="32C4FD19" w:rsidR="00D61599" w:rsidRPr="00BF7A26" w:rsidRDefault="00D13B78" w:rsidP="00D615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BAF574" w14:textId="678B41F6" w:rsidR="00D61599" w:rsidRPr="00BF7A26" w:rsidRDefault="00AD4705" w:rsidP="00D61599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ค่าอาหารว่างและเครื่องดื่ม (2มื้อ)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675E8B" w14:textId="1CDEB832" w:rsidR="00D61599" w:rsidRPr="00BF7A26" w:rsidRDefault="00AD4705" w:rsidP="00D615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A300FE" w14:textId="74B6B42D" w:rsidR="00D61599" w:rsidRPr="00BF7A26" w:rsidRDefault="00AD4705" w:rsidP="00D615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69EBEA" w14:textId="77777777" w:rsidR="00D61599" w:rsidRPr="00BF7A26" w:rsidRDefault="00D61599" w:rsidP="00D615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8C291B" w14:textId="4C10B8B6" w:rsidR="00D61599" w:rsidRPr="00BF7A26" w:rsidRDefault="003A584F" w:rsidP="00D615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11B406" w14:textId="0C506147" w:rsidR="00D61599" w:rsidRPr="00BF7A26" w:rsidRDefault="00AD4705" w:rsidP="00AD4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9,000</w:t>
            </w:r>
          </w:p>
        </w:tc>
      </w:tr>
      <w:tr w:rsidR="00B51624" w:rsidRPr="00BF7A26" w14:paraId="7D77A027" w14:textId="77777777" w:rsidTr="00E00CD7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324C3B" w14:textId="10C8418A" w:rsidR="00B51624" w:rsidRPr="00BF7A26" w:rsidRDefault="00D13B78" w:rsidP="00D615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A3439B" w14:textId="250B70AB" w:rsidR="00B51624" w:rsidRPr="00BF7A26" w:rsidRDefault="00B51624" w:rsidP="00D61599">
            <w:pPr>
              <w:rPr>
                <w:rFonts w:ascii="TH SarabunIT๙" w:hAnsi="TH SarabunIT๙" w:cs="TH SarabunIT๙"/>
                <w:sz w:val="28"/>
                <w:lang w:val="en-GB"/>
              </w:rPr>
            </w:pPr>
            <w:r w:rsidRPr="00BF7A26">
              <w:rPr>
                <w:rFonts w:ascii="TH SarabunIT๙" w:hAnsi="TH SarabunIT๙" w:cs="TH SarabunIT๙"/>
                <w:sz w:val="28"/>
                <w:cs/>
              </w:rPr>
              <w:t>กระดาษ</w:t>
            </w:r>
            <w:r w:rsidR="00AD4705">
              <w:rPr>
                <w:rFonts w:ascii="TH SarabunIT๙" w:hAnsi="TH SarabunIT๙" w:cs="TH SarabunIT๙" w:hint="cs"/>
                <w:sz w:val="28"/>
                <w:cs/>
              </w:rPr>
              <w:t>ถ่ายเอกสาร</w:t>
            </w:r>
            <w:r w:rsidRPr="00BF7A2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BF7A26">
              <w:rPr>
                <w:rFonts w:ascii="TH SarabunIT๙" w:hAnsi="TH SarabunIT๙" w:cs="TH SarabunIT๙"/>
                <w:sz w:val="28"/>
                <w:lang w:val="en-GB"/>
              </w:rPr>
              <w:t>A</w:t>
            </w:r>
            <w:r w:rsidR="00D13B78" w:rsidRPr="00BF7A26">
              <w:rPr>
                <w:rFonts w:ascii="TH SarabunIT๙" w:hAnsi="TH SarabunIT๙" w:cs="TH SarabunIT๙"/>
                <w:sz w:val="28"/>
                <w:cs/>
                <w:lang w:val="en-GB"/>
              </w:rPr>
              <w:t>๔</w:t>
            </w:r>
            <w:r w:rsidRPr="00BF7A26">
              <w:rPr>
                <w:rFonts w:ascii="TH SarabunIT๙" w:hAnsi="TH SarabunIT๙" w:cs="TH SarabunIT๙"/>
                <w:sz w:val="28"/>
                <w:lang w:val="en-GB"/>
              </w:rPr>
              <w:t>/</w:t>
            </w:r>
            <w:r w:rsidR="00AD4705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70</w:t>
            </w:r>
            <w:r w:rsidRPr="00BF7A26">
              <w:rPr>
                <w:rFonts w:ascii="TH SarabunIT๙" w:hAnsi="TH SarabunIT๙" w:cs="TH SarabunIT๙"/>
                <w:sz w:val="28"/>
                <w:lang w:val="en-GB"/>
              </w:rPr>
              <w:t>g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6578CA" w14:textId="02278950" w:rsidR="00B51624" w:rsidRPr="00BF7A26" w:rsidRDefault="00AD4705" w:rsidP="00D615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D78AF1" w14:textId="77777777" w:rsidR="00B51624" w:rsidRPr="00BF7A26" w:rsidRDefault="00B51624" w:rsidP="00D615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A03D0" w14:textId="77777777" w:rsidR="00B51624" w:rsidRPr="00BF7A26" w:rsidRDefault="00B51624" w:rsidP="00D615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71083F" w14:textId="71C04062" w:rsidR="00B51624" w:rsidRPr="00BF7A26" w:rsidRDefault="00AD4705" w:rsidP="00D615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562FE1" w14:textId="7F0EB66B" w:rsidR="00B51624" w:rsidRPr="00BF7A26" w:rsidRDefault="00D13B78" w:rsidP="00AD47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307B0B" w:rsidRPr="00BF7A26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AD47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04</w:t>
            </w: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</w:p>
        </w:tc>
      </w:tr>
      <w:tr w:rsidR="0014121B" w:rsidRPr="00BF7A26" w14:paraId="194D09DD" w14:textId="77777777" w:rsidTr="00E00CD7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47FB11" w14:textId="40FB825A" w:rsidR="00D61599" w:rsidRPr="00BF7A26" w:rsidRDefault="00D13B78" w:rsidP="00D615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F7A26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77A19A" w14:textId="33B6518B" w:rsidR="00D61599" w:rsidRPr="00BF7A26" w:rsidRDefault="00AD4705" w:rsidP="00D6159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D4705">
              <w:rPr>
                <w:rFonts w:ascii="TH SarabunIT๙" w:hAnsi="TH SarabunIT๙" w:cs="TH SarabunIT๙"/>
                <w:sz w:val="28"/>
                <w:cs/>
              </w:rPr>
              <w:t>กาวลาเท็กซ์ 8 ออนซ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7F767A" w14:textId="45785318" w:rsidR="00D61599" w:rsidRPr="00BF7A26" w:rsidRDefault="00AD4705" w:rsidP="00D615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F0DE97" w14:textId="09CB92DD" w:rsidR="00D61599" w:rsidRPr="00BF7A26" w:rsidRDefault="00AD4705" w:rsidP="00D615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983082" w14:textId="77777777" w:rsidR="00D61599" w:rsidRPr="00BF7A26" w:rsidRDefault="00D61599" w:rsidP="00D615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89A30D" w14:textId="67633099" w:rsidR="00D61599" w:rsidRPr="00BF7A26" w:rsidRDefault="00AD4705" w:rsidP="00D615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40E991" w14:textId="71DB74E7" w:rsidR="00D61599" w:rsidRPr="00BF7A26" w:rsidRDefault="00AD4705" w:rsidP="00AD47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</w:tr>
      <w:tr w:rsidR="005723E8" w:rsidRPr="00BF7A26" w14:paraId="1EB73055" w14:textId="77777777" w:rsidTr="00E00CD7">
        <w:trPr>
          <w:trHeight w:val="12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16B548" w14:textId="77777777" w:rsidR="005723E8" w:rsidRPr="00BF7A26" w:rsidRDefault="005723E8" w:rsidP="00D6159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3581C5" w14:textId="77777777" w:rsidR="005723E8" w:rsidRPr="00BF7A26" w:rsidRDefault="005723E8" w:rsidP="00D61599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F7A26">
              <w:rPr>
                <w:rFonts w:ascii="TH SarabunIT๙" w:hAnsi="TH SarabunIT๙" w:cs="TH SarabunIT๙"/>
                <w:sz w:val="28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C02AA5" w14:textId="77777777" w:rsidR="005723E8" w:rsidRPr="00BF7A26" w:rsidRDefault="005723E8" w:rsidP="00D6159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30F21A" w14:textId="77777777" w:rsidR="005723E8" w:rsidRPr="00BF7A26" w:rsidRDefault="005723E8" w:rsidP="00D6159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C4BA71" w14:textId="77777777" w:rsidR="005723E8" w:rsidRPr="00BF7A26" w:rsidRDefault="005723E8" w:rsidP="00D6159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316994" w14:textId="77777777" w:rsidR="005723E8" w:rsidRPr="00BF7A26" w:rsidRDefault="005723E8" w:rsidP="00D6159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AC153B" w14:textId="77777777" w:rsidR="005723E8" w:rsidRPr="00BF7A26" w:rsidRDefault="005723E8" w:rsidP="00D61599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lang w:val="en-GB"/>
              </w:rPr>
            </w:pPr>
          </w:p>
        </w:tc>
      </w:tr>
      <w:tr w:rsidR="00103077" w:rsidRPr="00BF7A26" w14:paraId="54D55697" w14:textId="77777777" w:rsidTr="00E00CD7">
        <w:trPr>
          <w:trHeight w:val="113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6020F" w14:textId="77777777" w:rsidR="00103077" w:rsidRPr="00BF7A26" w:rsidRDefault="00103077" w:rsidP="007563E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49E78E" w14:textId="77777777" w:rsidR="00103077" w:rsidRPr="00BF7A26" w:rsidRDefault="00103077" w:rsidP="007563E6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51C9D" w14:textId="77777777" w:rsidR="00103077" w:rsidRPr="00BF7A26" w:rsidRDefault="00103077" w:rsidP="007563E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76769" w14:textId="77777777" w:rsidR="00103077" w:rsidRPr="00BF7A26" w:rsidRDefault="00103077" w:rsidP="007563E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CF6FFB6" w14:textId="77777777" w:rsidR="00103077" w:rsidRPr="00BF7A26" w:rsidRDefault="00103077" w:rsidP="007563E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BF7A2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  <w:r w:rsidR="00732ACB" w:rsidRPr="00BF7A2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BCB76B" w14:textId="565A5EAC" w:rsidR="00103077" w:rsidRPr="00BF7A26" w:rsidRDefault="00AD4705" w:rsidP="007563E6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19</w:t>
            </w:r>
            <w:r w:rsidR="00E00CD7" w:rsidRPr="00BF7A2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075</w:t>
            </w:r>
          </w:p>
        </w:tc>
      </w:tr>
    </w:tbl>
    <w:p w14:paraId="1767CD14" w14:textId="77777777" w:rsidR="00103077" w:rsidRPr="00BF7A26" w:rsidRDefault="00103077" w:rsidP="00103077">
      <w:pPr>
        <w:tabs>
          <w:tab w:val="left" w:pos="53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0433332A" w14:textId="77777777" w:rsidR="00103077" w:rsidRPr="00BF7A26" w:rsidRDefault="00103077" w:rsidP="00103077">
      <w:pPr>
        <w:tabs>
          <w:tab w:val="left" w:pos="5325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14:paraId="3B3E7CE5" w14:textId="77777777" w:rsidR="00103077" w:rsidRPr="00BF7A26" w:rsidRDefault="00103077" w:rsidP="00103077">
      <w:pPr>
        <w:tabs>
          <w:tab w:val="left" w:pos="5325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**</w:t>
      </w:r>
      <w:r w:rsidR="005723E8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ทุกรายการ</w:t>
      </w: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สามารถถัว</w:t>
      </w:r>
      <w:r w:rsidR="005723E8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เฉลี่ย</w:t>
      </w: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จ่ายได้</w:t>
      </w:r>
      <w:r w:rsidR="005723E8" w:rsidRPr="00BF7A26">
        <w:rPr>
          <w:rFonts w:ascii="TH SarabunIT๙" w:hAnsi="TH SarabunIT๙" w:cs="TH SarabunIT๙"/>
          <w:b/>
          <w:bCs/>
          <w:sz w:val="32"/>
          <w:szCs w:val="32"/>
          <w:cs/>
        </w:rPr>
        <w:t>**</w:t>
      </w:r>
      <w:r w:rsidRPr="00BF7A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674A1E3A" w14:textId="77777777" w:rsidR="00103077" w:rsidRPr="00BF7A26" w:rsidRDefault="00103077" w:rsidP="00103077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78BD9383" w14:textId="77777777" w:rsidR="00D61599" w:rsidRPr="00BF7A26" w:rsidRDefault="00D61599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214F41B" w14:textId="77777777" w:rsidR="00D13B78" w:rsidRPr="00BF7A26" w:rsidRDefault="00D13B78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2B73DD9" w14:textId="77777777" w:rsidR="00D13B78" w:rsidRPr="00BF7A26" w:rsidRDefault="00D13B78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2A8ECBA" w14:textId="77777777" w:rsidR="00D13B78" w:rsidRPr="00BF7A26" w:rsidRDefault="00D13B78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24DF12F5" w14:textId="77777777" w:rsidR="00D13B78" w:rsidRPr="00BF7A26" w:rsidRDefault="00D13B78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65B08829" w14:textId="77777777" w:rsidR="00D13B78" w:rsidRPr="00BF7A26" w:rsidRDefault="00D13B78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133BEA46" w14:textId="77777777" w:rsidR="00C26ADA" w:rsidRPr="00BF7A26" w:rsidRDefault="00C26ADA" w:rsidP="006A6FB2">
      <w:pPr>
        <w:ind w:left="2880"/>
        <w:rPr>
          <w:rFonts w:ascii="TH SarabunIT๙" w:hAnsi="TH SarabunIT๙" w:cs="TH SarabunIT๙"/>
          <w:sz w:val="32"/>
          <w:szCs w:val="32"/>
        </w:rPr>
      </w:pPr>
    </w:p>
    <w:sectPr w:rsidR="00C26ADA" w:rsidRPr="00BF7A26" w:rsidSect="009C3ACC">
      <w:pgSz w:w="11906" w:h="16838"/>
      <w:pgMar w:top="1418" w:right="1133" w:bottom="1134" w:left="1418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0F9AE" w14:textId="77777777" w:rsidR="00706E38" w:rsidRDefault="00706E38">
      <w:r>
        <w:separator/>
      </w:r>
    </w:p>
  </w:endnote>
  <w:endnote w:type="continuationSeparator" w:id="0">
    <w:p w14:paraId="6645C614" w14:textId="77777777" w:rsidR="00706E38" w:rsidRDefault="00706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altName w:val="Angsana News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40FB1" w14:textId="77777777" w:rsidR="00706E38" w:rsidRDefault="00706E38">
      <w:r>
        <w:separator/>
      </w:r>
    </w:p>
  </w:footnote>
  <w:footnote w:type="continuationSeparator" w:id="0">
    <w:p w14:paraId="0DCBDECA" w14:textId="77777777" w:rsidR="00706E38" w:rsidRDefault="00706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921A3"/>
    <w:multiLevelType w:val="hybridMultilevel"/>
    <w:tmpl w:val="46708B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113E28B9"/>
    <w:multiLevelType w:val="hybridMultilevel"/>
    <w:tmpl w:val="0992A4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7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933018"/>
    <w:multiLevelType w:val="hybridMultilevel"/>
    <w:tmpl w:val="63F04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3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7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618371483">
    <w:abstractNumId w:val="23"/>
  </w:num>
  <w:num w:numId="2" w16cid:durableId="13269304">
    <w:abstractNumId w:val="10"/>
  </w:num>
  <w:num w:numId="3" w16cid:durableId="2080249493">
    <w:abstractNumId w:val="12"/>
  </w:num>
  <w:num w:numId="4" w16cid:durableId="429012713">
    <w:abstractNumId w:val="4"/>
  </w:num>
  <w:num w:numId="5" w16cid:durableId="820541236">
    <w:abstractNumId w:val="8"/>
  </w:num>
  <w:num w:numId="6" w16cid:durableId="248930788">
    <w:abstractNumId w:val="19"/>
  </w:num>
  <w:num w:numId="7" w16cid:durableId="1495684315">
    <w:abstractNumId w:val="9"/>
  </w:num>
  <w:num w:numId="8" w16cid:durableId="953487600">
    <w:abstractNumId w:val="26"/>
  </w:num>
  <w:num w:numId="9" w16cid:durableId="1978099699">
    <w:abstractNumId w:val="14"/>
  </w:num>
  <w:num w:numId="10" w16cid:durableId="24064888">
    <w:abstractNumId w:val="20"/>
  </w:num>
  <w:num w:numId="11" w16cid:durableId="1288587228">
    <w:abstractNumId w:val="27"/>
  </w:num>
  <w:num w:numId="12" w16cid:durableId="75787314">
    <w:abstractNumId w:val="6"/>
  </w:num>
  <w:num w:numId="13" w16cid:durableId="186092429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79003325">
    <w:abstractNumId w:val="13"/>
  </w:num>
  <w:num w:numId="15" w16cid:durableId="589973556">
    <w:abstractNumId w:val="11"/>
  </w:num>
  <w:num w:numId="16" w16cid:durableId="1706908799">
    <w:abstractNumId w:val="24"/>
  </w:num>
  <w:num w:numId="17" w16cid:durableId="19542424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24819201">
    <w:abstractNumId w:val="1"/>
    <w:lvlOverride w:ilvl="0">
      <w:startOverride w:val="1"/>
    </w:lvlOverride>
  </w:num>
  <w:num w:numId="19" w16cid:durableId="1815832312">
    <w:abstractNumId w:val="7"/>
  </w:num>
  <w:num w:numId="20" w16cid:durableId="776485765">
    <w:abstractNumId w:val="22"/>
  </w:num>
  <w:num w:numId="21" w16cid:durableId="1055157562">
    <w:abstractNumId w:val="17"/>
  </w:num>
  <w:num w:numId="22" w16cid:durableId="1972207106">
    <w:abstractNumId w:val="2"/>
  </w:num>
  <w:num w:numId="23" w16cid:durableId="143473297">
    <w:abstractNumId w:val="15"/>
  </w:num>
  <w:num w:numId="24" w16cid:durableId="685253853">
    <w:abstractNumId w:val="21"/>
  </w:num>
  <w:num w:numId="25" w16cid:durableId="597833939">
    <w:abstractNumId w:val="16"/>
  </w:num>
  <w:num w:numId="26" w16cid:durableId="987367853">
    <w:abstractNumId w:val="25"/>
  </w:num>
  <w:num w:numId="27" w16cid:durableId="1092165262">
    <w:abstractNumId w:val="18"/>
  </w:num>
  <w:num w:numId="28" w16cid:durableId="414933909">
    <w:abstractNumId w:val="3"/>
  </w:num>
  <w:num w:numId="29" w16cid:durableId="5074029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C60"/>
    <w:rsid w:val="00001E87"/>
    <w:rsid w:val="00006CAE"/>
    <w:rsid w:val="00007569"/>
    <w:rsid w:val="000157A1"/>
    <w:rsid w:val="00021986"/>
    <w:rsid w:val="00022BE4"/>
    <w:rsid w:val="00025F89"/>
    <w:rsid w:val="0003133A"/>
    <w:rsid w:val="00032F8D"/>
    <w:rsid w:val="0003358A"/>
    <w:rsid w:val="0003405A"/>
    <w:rsid w:val="0003737B"/>
    <w:rsid w:val="00037D3F"/>
    <w:rsid w:val="00044961"/>
    <w:rsid w:val="0005346A"/>
    <w:rsid w:val="00060CD5"/>
    <w:rsid w:val="00063AA0"/>
    <w:rsid w:val="00066300"/>
    <w:rsid w:val="00077BC3"/>
    <w:rsid w:val="00091FA1"/>
    <w:rsid w:val="000951DE"/>
    <w:rsid w:val="0009726C"/>
    <w:rsid w:val="000A13B2"/>
    <w:rsid w:val="000A4082"/>
    <w:rsid w:val="000B18CC"/>
    <w:rsid w:val="000B3D70"/>
    <w:rsid w:val="000B4DA1"/>
    <w:rsid w:val="000B5B8B"/>
    <w:rsid w:val="000C02B5"/>
    <w:rsid w:val="000C12C0"/>
    <w:rsid w:val="000C2298"/>
    <w:rsid w:val="000D7212"/>
    <w:rsid w:val="000D7C60"/>
    <w:rsid w:val="000E32E1"/>
    <w:rsid w:val="000F28FC"/>
    <w:rsid w:val="00103077"/>
    <w:rsid w:val="00103FB5"/>
    <w:rsid w:val="00105262"/>
    <w:rsid w:val="00105D7F"/>
    <w:rsid w:val="00110CBE"/>
    <w:rsid w:val="00113DEB"/>
    <w:rsid w:val="00126B69"/>
    <w:rsid w:val="00131D16"/>
    <w:rsid w:val="00132E05"/>
    <w:rsid w:val="001371E7"/>
    <w:rsid w:val="00137B8D"/>
    <w:rsid w:val="0014121B"/>
    <w:rsid w:val="00146E44"/>
    <w:rsid w:val="001500DA"/>
    <w:rsid w:val="001636A1"/>
    <w:rsid w:val="001663AE"/>
    <w:rsid w:val="001715A2"/>
    <w:rsid w:val="00176CD2"/>
    <w:rsid w:val="00180FC6"/>
    <w:rsid w:val="00181CD1"/>
    <w:rsid w:val="0018231A"/>
    <w:rsid w:val="00193708"/>
    <w:rsid w:val="001A1F58"/>
    <w:rsid w:val="001A4976"/>
    <w:rsid w:val="001B3488"/>
    <w:rsid w:val="001C0A11"/>
    <w:rsid w:val="001C20E3"/>
    <w:rsid w:val="001C272D"/>
    <w:rsid w:val="001C4E1F"/>
    <w:rsid w:val="001C7B31"/>
    <w:rsid w:val="001D00C2"/>
    <w:rsid w:val="001D0638"/>
    <w:rsid w:val="001D16AE"/>
    <w:rsid w:val="001D28F6"/>
    <w:rsid w:val="001D6B8E"/>
    <w:rsid w:val="001E1FAD"/>
    <w:rsid w:val="001E7B11"/>
    <w:rsid w:val="001F169C"/>
    <w:rsid w:val="001F3A9D"/>
    <w:rsid w:val="001F6401"/>
    <w:rsid w:val="00206B70"/>
    <w:rsid w:val="00220774"/>
    <w:rsid w:val="00221F7A"/>
    <w:rsid w:val="00222AE4"/>
    <w:rsid w:val="0022425F"/>
    <w:rsid w:val="00234BD0"/>
    <w:rsid w:val="0024018A"/>
    <w:rsid w:val="00240E1E"/>
    <w:rsid w:val="00242126"/>
    <w:rsid w:val="0024257A"/>
    <w:rsid w:val="00250F88"/>
    <w:rsid w:val="00251721"/>
    <w:rsid w:val="00254248"/>
    <w:rsid w:val="002544D7"/>
    <w:rsid w:val="002555ED"/>
    <w:rsid w:val="00257B21"/>
    <w:rsid w:val="00260BDE"/>
    <w:rsid w:val="00263CC5"/>
    <w:rsid w:val="00275BDB"/>
    <w:rsid w:val="00277B23"/>
    <w:rsid w:val="00282A84"/>
    <w:rsid w:val="00285481"/>
    <w:rsid w:val="00291ED9"/>
    <w:rsid w:val="002A1A98"/>
    <w:rsid w:val="002A2E86"/>
    <w:rsid w:val="002A4A44"/>
    <w:rsid w:val="002A62A0"/>
    <w:rsid w:val="002B24BC"/>
    <w:rsid w:val="002B770D"/>
    <w:rsid w:val="002B77A9"/>
    <w:rsid w:val="002C0F7A"/>
    <w:rsid w:val="002C49BB"/>
    <w:rsid w:val="002C7BB5"/>
    <w:rsid w:val="002D39AD"/>
    <w:rsid w:val="002E2D13"/>
    <w:rsid w:val="002E3FCB"/>
    <w:rsid w:val="002E7808"/>
    <w:rsid w:val="002F4234"/>
    <w:rsid w:val="00301580"/>
    <w:rsid w:val="00306F89"/>
    <w:rsid w:val="00307B0B"/>
    <w:rsid w:val="00310C65"/>
    <w:rsid w:val="00316FB7"/>
    <w:rsid w:val="00320088"/>
    <w:rsid w:val="00320404"/>
    <w:rsid w:val="003269E8"/>
    <w:rsid w:val="00327F41"/>
    <w:rsid w:val="003309CF"/>
    <w:rsid w:val="00331E8C"/>
    <w:rsid w:val="00334B5B"/>
    <w:rsid w:val="00337100"/>
    <w:rsid w:val="00344013"/>
    <w:rsid w:val="00347738"/>
    <w:rsid w:val="00351F09"/>
    <w:rsid w:val="0035545C"/>
    <w:rsid w:val="00356D51"/>
    <w:rsid w:val="00363112"/>
    <w:rsid w:val="003636FC"/>
    <w:rsid w:val="00365014"/>
    <w:rsid w:val="00376A45"/>
    <w:rsid w:val="00377896"/>
    <w:rsid w:val="003836BB"/>
    <w:rsid w:val="00390B99"/>
    <w:rsid w:val="00391266"/>
    <w:rsid w:val="00393C61"/>
    <w:rsid w:val="00395E6F"/>
    <w:rsid w:val="00397AEA"/>
    <w:rsid w:val="003A584F"/>
    <w:rsid w:val="003A5D5D"/>
    <w:rsid w:val="003A73E3"/>
    <w:rsid w:val="003B5E40"/>
    <w:rsid w:val="003B664F"/>
    <w:rsid w:val="003C0C91"/>
    <w:rsid w:val="003C26D4"/>
    <w:rsid w:val="003C54AF"/>
    <w:rsid w:val="003D0B7C"/>
    <w:rsid w:val="003D2594"/>
    <w:rsid w:val="003D3F3D"/>
    <w:rsid w:val="003D7F42"/>
    <w:rsid w:val="003D7FBB"/>
    <w:rsid w:val="003E279C"/>
    <w:rsid w:val="003E3A4E"/>
    <w:rsid w:val="003E64A1"/>
    <w:rsid w:val="003F5F09"/>
    <w:rsid w:val="004000FE"/>
    <w:rsid w:val="00402E99"/>
    <w:rsid w:val="00407A16"/>
    <w:rsid w:val="00412D3A"/>
    <w:rsid w:val="004134A5"/>
    <w:rsid w:val="00414B7B"/>
    <w:rsid w:val="00421335"/>
    <w:rsid w:val="00422AAD"/>
    <w:rsid w:val="00433E26"/>
    <w:rsid w:val="00434DBB"/>
    <w:rsid w:val="004407A8"/>
    <w:rsid w:val="0044546A"/>
    <w:rsid w:val="00445514"/>
    <w:rsid w:val="00447101"/>
    <w:rsid w:val="0045027B"/>
    <w:rsid w:val="004516BB"/>
    <w:rsid w:val="004569E4"/>
    <w:rsid w:val="00462ED9"/>
    <w:rsid w:val="00467E00"/>
    <w:rsid w:val="0047158B"/>
    <w:rsid w:val="00484D81"/>
    <w:rsid w:val="00484F37"/>
    <w:rsid w:val="0049157E"/>
    <w:rsid w:val="004B2069"/>
    <w:rsid w:val="004B221F"/>
    <w:rsid w:val="004B63B9"/>
    <w:rsid w:val="004E107B"/>
    <w:rsid w:val="004E2523"/>
    <w:rsid w:val="004E2895"/>
    <w:rsid w:val="004E5076"/>
    <w:rsid w:val="004E75E1"/>
    <w:rsid w:val="004F0318"/>
    <w:rsid w:val="004F059F"/>
    <w:rsid w:val="004F4491"/>
    <w:rsid w:val="004F4D17"/>
    <w:rsid w:val="004F759E"/>
    <w:rsid w:val="00502D3A"/>
    <w:rsid w:val="00505A00"/>
    <w:rsid w:val="005140A2"/>
    <w:rsid w:val="00530FEE"/>
    <w:rsid w:val="00531EBE"/>
    <w:rsid w:val="00533651"/>
    <w:rsid w:val="00536953"/>
    <w:rsid w:val="00537551"/>
    <w:rsid w:val="00547A31"/>
    <w:rsid w:val="00550B14"/>
    <w:rsid w:val="0055140D"/>
    <w:rsid w:val="00552E4F"/>
    <w:rsid w:val="00554F71"/>
    <w:rsid w:val="00567894"/>
    <w:rsid w:val="005723E8"/>
    <w:rsid w:val="00574D72"/>
    <w:rsid w:val="00574FAC"/>
    <w:rsid w:val="00576671"/>
    <w:rsid w:val="00577973"/>
    <w:rsid w:val="00581E44"/>
    <w:rsid w:val="005852ED"/>
    <w:rsid w:val="005968CF"/>
    <w:rsid w:val="005A344F"/>
    <w:rsid w:val="005B1F4C"/>
    <w:rsid w:val="005C004A"/>
    <w:rsid w:val="005C0BBF"/>
    <w:rsid w:val="005D1111"/>
    <w:rsid w:val="005D158C"/>
    <w:rsid w:val="005E4AE9"/>
    <w:rsid w:val="005E531D"/>
    <w:rsid w:val="005E77C1"/>
    <w:rsid w:val="005F4D43"/>
    <w:rsid w:val="005F6203"/>
    <w:rsid w:val="005F72A4"/>
    <w:rsid w:val="00603BB2"/>
    <w:rsid w:val="0061288C"/>
    <w:rsid w:val="00612E96"/>
    <w:rsid w:val="00615CF8"/>
    <w:rsid w:val="00621A83"/>
    <w:rsid w:val="006374A0"/>
    <w:rsid w:val="00640325"/>
    <w:rsid w:val="00640BF3"/>
    <w:rsid w:val="00644ED9"/>
    <w:rsid w:val="00653EB9"/>
    <w:rsid w:val="00673E0B"/>
    <w:rsid w:val="00675ABB"/>
    <w:rsid w:val="00676D4E"/>
    <w:rsid w:val="006809CE"/>
    <w:rsid w:val="00682850"/>
    <w:rsid w:val="00683379"/>
    <w:rsid w:val="006833F6"/>
    <w:rsid w:val="006859A4"/>
    <w:rsid w:val="006862CB"/>
    <w:rsid w:val="006A592A"/>
    <w:rsid w:val="006A6815"/>
    <w:rsid w:val="006A6FB2"/>
    <w:rsid w:val="006C0BC8"/>
    <w:rsid w:val="006C56C4"/>
    <w:rsid w:val="006C7435"/>
    <w:rsid w:val="006F11CB"/>
    <w:rsid w:val="00701B52"/>
    <w:rsid w:val="0070427E"/>
    <w:rsid w:val="00706E38"/>
    <w:rsid w:val="00713367"/>
    <w:rsid w:val="00715AC3"/>
    <w:rsid w:val="00725371"/>
    <w:rsid w:val="00731DFD"/>
    <w:rsid w:val="00732ACB"/>
    <w:rsid w:val="00735184"/>
    <w:rsid w:val="00746D7C"/>
    <w:rsid w:val="00754C08"/>
    <w:rsid w:val="00754CBE"/>
    <w:rsid w:val="007563E6"/>
    <w:rsid w:val="007578BF"/>
    <w:rsid w:val="00760FBF"/>
    <w:rsid w:val="00762044"/>
    <w:rsid w:val="007629A4"/>
    <w:rsid w:val="007663B3"/>
    <w:rsid w:val="00771862"/>
    <w:rsid w:val="007767B7"/>
    <w:rsid w:val="00777895"/>
    <w:rsid w:val="00782CA9"/>
    <w:rsid w:val="0079231B"/>
    <w:rsid w:val="00794781"/>
    <w:rsid w:val="00795138"/>
    <w:rsid w:val="007979DB"/>
    <w:rsid w:val="007B54C5"/>
    <w:rsid w:val="007C1E76"/>
    <w:rsid w:val="007C54CF"/>
    <w:rsid w:val="007D018E"/>
    <w:rsid w:val="007D08B3"/>
    <w:rsid w:val="007D1C34"/>
    <w:rsid w:val="007E2B74"/>
    <w:rsid w:val="007E5439"/>
    <w:rsid w:val="008034E7"/>
    <w:rsid w:val="008064A8"/>
    <w:rsid w:val="00807A8E"/>
    <w:rsid w:val="00817C3D"/>
    <w:rsid w:val="00821A4A"/>
    <w:rsid w:val="0082728E"/>
    <w:rsid w:val="00842301"/>
    <w:rsid w:val="008458DF"/>
    <w:rsid w:val="008466C8"/>
    <w:rsid w:val="00847580"/>
    <w:rsid w:val="008512AB"/>
    <w:rsid w:val="008528AB"/>
    <w:rsid w:val="0085444E"/>
    <w:rsid w:val="008559D7"/>
    <w:rsid w:val="008566A4"/>
    <w:rsid w:val="00856801"/>
    <w:rsid w:val="00856AFE"/>
    <w:rsid w:val="008578E9"/>
    <w:rsid w:val="00863F6B"/>
    <w:rsid w:val="00866FB7"/>
    <w:rsid w:val="00872BD7"/>
    <w:rsid w:val="00873F7C"/>
    <w:rsid w:val="00880F9D"/>
    <w:rsid w:val="00882134"/>
    <w:rsid w:val="00886605"/>
    <w:rsid w:val="0088708C"/>
    <w:rsid w:val="0089029B"/>
    <w:rsid w:val="00892290"/>
    <w:rsid w:val="00894DD6"/>
    <w:rsid w:val="008A3D88"/>
    <w:rsid w:val="008A6E82"/>
    <w:rsid w:val="008B2CB8"/>
    <w:rsid w:val="008B3877"/>
    <w:rsid w:val="008B4E56"/>
    <w:rsid w:val="008B6467"/>
    <w:rsid w:val="008C1278"/>
    <w:rsid w:val="008C1D3F"/>
    <w:rsid w:val="008C6149"/>
    <w:rsid w:val="008C7D63"/>
    <w:rsid w:val="008D2261"/>
    <w:rsid w:val="008D3277"/>
    <w:rsid w:val="008D4B4D"/>
    <w:rsid w:val="008D7050"/>
    <w:rsid w:val="008E0CD5"/>
    <w:rsid w:val="008E158B"/>
    <w:rsid w:val="008E2319"/>
    <w:rsid w:val="008E2BE8"/>
    <w:rsid w:val="008E60B0"/>
    <w:rsid w:val="008F7BC8"/>
    <w:rsid w:val="00902A01"/>
    <w:rsid w:val="00904236"/>
    <w:rsid w:val="00906043"/>
    <w:rsid w:val="0091234A"/>
    <w:rsid w:val="009226A5"/>
    <w:rsid w:val="00922DD0"/>
    <w:rsid w:val="00925668"/>
    <w:rsid w:val="00932DC4"/>
    <w:rsid w:val="00935731"/>
    <w:rsid w:val="00940E68"/>
    <w:rsid w:val="00943717"/>
    <w:rsid w:val="00945195"/>
    <w:rsid w:val="0094567A"/>
    <w:rsid w:val="00945B2E"/>
    <w:rsid w:val="00951170"/>
    <w:rsid w:val="00953FFE"/>
    <w:rsid w:val="00960021"/>
    <w:rsid w:val="009643FD"/>
    <w:rsid w:val="00965FE4"/>
    <w:rsid w:val="00971F3E"/>
    <w:rsid w:val="009738F1"/>
    <w:rsid w:val="00973B96"/>
    <w:rsid w:val="00981C48"/>
    <w:rsid w:val="00983C8B"/>
    <w:rsid w:val="00983E8B"/>
    <w:rsid w:val="009912DA"/>
    <w:rsid w:val="0099776F"/>
    <w:rsid w:val="009A19DF"/>
    <w:rsid w:val="009A19E3"/>
    <w:rsid w:val="009B166E"/>
    <w:rsid w:val="009B1A56"/>
    <w:rsid w:val="009B5EC5"/>
    <w:rsid w:val="009B7676"/>
    <w:rsid w:val="009C161F"/>
    <w:rsid w:val="009C3ACC"/>
    <w:rsid w:val="009C4E1A"/>
    <w:rsid w:val="009C6321"/>
    <w:rsid w:val="009C7E9C"/>
    <w:rsid w:val="009D4F31"/>
    <w:rsid w:val="009E298B"/>
    <w:rsid w:val="009E3B30"/>
    <w:rsid w:val="009F4507"/>
    <w:rsid w:val="009F4EF6"/>
    <w:rsid w:val="009F70C8"/>
    <w:rsid w:val="00A00B30"/>
    <w:rsid w:val="00A00DB9"/>
    <w:rsid w:val="00A020B8"/>
    <w:rsid w:val="00A062AE"/>
    <w:rsid w:val="00A06EA6"/>
    <w:rsid w:val="00A21341"/>
    <w:rsid w:val="00A23179"/>
    <w:rsid w:val="00A30449"/>
    <w:rsid w:val="00A32078"/>
    <w:rsid w:val="00A3395A"/>
    <w:rsid w:val="00A35316"/>
    <w:rsid w:val="00A367EB"/>
    <w:rsid w:val="00A42CED"/>
    <w:rsid w:val="00A5020D"/>
    <w:rsid w:val="00A51244"/>
    <w:rsid w:val="00A52C66"/>
    <w:rsid w:val="00A66117"/>
    <w:rsid w:val="00A665E5"/>
    <w:rsid w:val="00A74E37"/>
    <w:rsid w:val="00A77537"/>
    <w:rsid w:val="00A77AE2"/>
    <w:rsid w:val="00A810CE"/>
    <w:rsid w:val="00A817E2"/>
    <w:rsid w:val="00A84272"/>
    <w:rsid w:val="00A85264"/>
    <w:rsid w:val="00A862F1"/>
    <w:rsid w:val="00A92075"/>
    <w:rsid w:val="00A93106"/>
    <w:rsid w:val="00AA12ED"/>
    <w:rsid w:val="00AA1620"/>
    <w:rsid w:val="00AA2182"/>
    <w:rsid w:val="00AA3E00"/>
    <w:rsid w:val="00AA557C"/>
    <w:rsid w:val="00AA5AF6"/>
    <w:rsid w:val="00AA798F"/>
    <w:rsid w:val="00AB15F8"/>
    <w:rsid w:val="00AB3398"/>
    <w:rsid w:val="00AC0259"/>
    <w:rsid w:val="00AD2918"/>
    <w:rsid w:val="00AD31BD"/>
    <w:rsid w:val="00AD36D3"/>
    <w:rsid w:val="00AD4705"/>
    <w:rsid w:val="00AD60AA"/>
    <w:rsid w:val="00AE1D9A"/>
    <w:rsid w:val="00AE1F47"/>
    <w:rsid w:val="00AE7C0B"/>
    <w:rsid w:val="00AF01B1"/>
    <w:rsid w:val="00AF414D"/>
    <w:rsid w:val="00AF5119"/>
    <w:rsid w:val="00AF5226"/>
    <w:rsid w:val="00B0315A"/>
    <w:rsid w:val="00B05C1F"/>
    <w:rsid w:val="00B067E6"/>
    <w:rsid w:val="00B06A47"/>
    <w:rsid w:val="00B11F2E"/>
    <w:rsid w:val="00B2256E"/>
    <w:rsid w:val="00B22B2C"/>
    <w:rsid w:val="00B3177B"/>
    <w:rsid w:val="00B348F7"/>
    <w:rsid w:val="00B35CD9"/>
    <w:rsid w:val="00B45374"/>
    <w:rsid w:val="00B4739C"/>
    <w:rsid w:val="00B50D48"/>
    <w:rsid w:val="00B51624"/>
    <w:rsid w:val="00B55144"/>
    <w:rsid w:val="00B626BD"/>
    <w:rsid w:val="00B6416D"/>
    <w:rsid w:val="00B725B4"/>
    <w:rsid w:val="00B741FB"/>
    <w:rsid w:val="00B76A41"/>
    <w:rsid w:val="00B85907"/>
    <w:rsid w:val="00B9112B"/>
    <w:rsid w:val="00B957F8"/>
    <w:rsid w:val="00BA12F3"/>
    <w:rsid w:val="00BA49E2"/>
    <w:rsid w:val="00BA7A3D"/>
    <w:rsid w:val="00BB1E0C"/>
    <w:rsid w:val="00BB309F"/>
    <w:rsid w:val="00BC1205"/>
    <w:rsid w:val="00BC3E61"/>
    <w:rsid w:val="00BC470E"/>
    <w:rsid w:val="00BD4275"/>
    <w:rsid w:val="00BD4D1B"/>
    <w:rsid w:val="00BD61AD"/>
    <w:rsid w:val="00BD672E"/>
    <w:rsid w:val="00BD6F82"/>
    <w:rsid w:val="00BE3D1E"/>
    <w:rsid w:val="00BE40A2"/>
    <w:rsid w:val="00BE57CA"/>
    <w:rsid w:val="00BE64E1"/>
    <w:rsid w:val="00BE6F67"/>
    <w:rsid w:val="00BF13CB"/>
    <w:rsid w:val="00BF7A26"/>
    <w:rsid w:val="00BF7CA7"/>
    <w:rsid w:val="00C01FED"/>
    <w:rsid w:val="00C02943"/>
    <w:rsid w:val="00C0405D"/>
    <w:rsid w:val="00C043B6"/>
    <w:rsid w:val="00C04E99"/>
    <w:rsid w:val="00C06E60"/>
    <w:rsid w:val="00C07F22"/>
    <w:rsid w:val="00C1226E"/>
    <w:rsid w:val="00C133A7"/>
    <w:rsid w:val="00C2081B"/>
    <w:rsid w:val="00C20E41"/>
    <w:rsid w:val="00C2286B"/>
    <w:rsid w:val="00C22D53"/>
    <w:rsid w:val="00C261EC"/>
    <w:rsid w:val="00C26ADA"/>
    <w:rsid w:val="00C520E3"/>
    <w:rsid w:val="00C522F2"/>
    <w:rsid w:val="00C533F4"/>
    <w:rsid w:val="00C616E1"/>
    <w:rsid w:val="00C67FC3"/>
    <w:rsid w:val="00C722B1"/>
    <w:rsid w:val="00C73FB5"/>
    <w:rsid w:val="00C8115B"/>
    <w:rsid w:val="00C818C0"/>
    <w:rsid w:val="00C9081C"/>
    <w:rsid w:val="00C90CE6"/>
    <w:rsid w:val="00C96992"/>
    <w:rsid w:val="00C97567"/>
    <w:rsid w:val="00C97FAD"/>
    <w:rsid w:val="00CB18D3"/>
    <w:rsid w:val="00CB259F"/>
    <w:rsid w:val="00CB335F"/>
    <w:rsid w:val="00CB53F0"/>
    <w:rsid w:val="00CB67D1"/>
    <w:rsid w:val="00CB76B4"/>
    <w:rsid w:val="00CC2962"/>
    <w:rsid w:val="00CC7B01"/>
    <w:rsid w:val="00CC7BE4"/>
    <w:rsid w:val="00CD1254"/>
    <w:rsid w:val="00CD250E"/>
    <w:rsid w:val="00CD5C36"/>
    <w:rsid w:val="00CE2F4C"/>
    <w:rsid w:val="00CF62AF"/>
    <w:rsid w:val="00CF7A9C"/>
    <w:rsid w:val="00D005AF"/>
    <w:rsid w:val="00D01118"/>
    <w:rsid w:val="00D026E5"/>
    <w:rsid w:val="00D0727B"/>
    <w:rsid w:val="00D13B78"/>
    <w:rsid w:val="00D17CDD"/>
    <w:rsid w:val="00D22765"/>
    <w:rsid w:val="00D260B5"/>
    <w:rsid w:val="00D372DE"/>
    <w:rsid w:val="00D37EE1"/>
    <w:rsid w:val="00D45A09"/>
    <w:rsid w:val="00D4783E"/>
    <w:rsid w:val="00D5242F"/>
    <w:rsid w:val="00D553D8"/>
    <w:rsid w:val="00D5664C"/>
    <w:rsid w:val="00D57019"/>
    <w:rsid w:val="00D61599"/>
    <w:rsid w:val="00D669D8"/>
    <w:rsid w:val="00D773DB"/>
    <w:rsid w:val="00D80320"/>
    <w:rsid w:val="00D82761"/>
    <w:rsid w:val="00D90C45"/>
    <w:rsid w:val="00D93567"/>
    <w:rsid w:val="00D96A32"/>
    <w:rsid w:val="00DB3232"/>
    <w:rsid w:val="00DB6DB2"/>
    <w:rsid w:val="00DB724C"/>
    <w:rsid w:val="00DB7B11"/>
    <w:rsid w:val="00DC1FE9"/>
    <w:rsid w:val="00DC3BB0"/>
    <w:rsid w:val="00DD1DD4"/>
    <w:rsid w:val="00DE08C7"/>
    <w:rsid w:val="00DE08F5"/>
    <w:rsid w:val="00DE2791"/>
    <w:rsid w:val="00DE295B"/>
    <w:rsid w:val="00DE4F55"/>
    <w:rsid w:val="00DE6A74"/>
    <w:rsid w:val="00DF02A1"/>
    <w:rsid w:val="00DF08E5"/>
    <w:rsid w:val="00DF740A"/>
    <w:rsid w:val="00E00CD7"/>
    <w:rsid w:val="00E03782"/>
    <w:rsid w:val="00E05715"/>
    <w:rsid w:val="00E06CC5"/>
    <w:rsid w:val="00E1073F"/>
    <w:rsid w:val="00E20B7E"/>
    <w:rsid w:val="00E25DC5"/>
    <w:rsid w:val="00E30C3D"/>
    <w:rsid w:val="00E333B0"/>
    <w:rsid w:val="00E37CFF"/>
    <w:rsid w:val="00E37DDD"/>
    <w:rsid w:val="00E4545F"/>
    <w:rsid w:val="00E46420"/>
    <w:rsid w:val="00E50CDA"/>
    <w:rsid w:val="00E50D41"/>
    <w:rsid w:val="00E53332"/>
    <w:rsid w:val="00E57319"/>
    <w:rsid w:val="00E65BB5"/>
    <w:rsid w:val="00E72D39"/>
    <w:rsid w:val="00E77147"/>
    <w:rsid w:val="00E92825"/>
    <w:rsid w:val="00E96F6D"/>
    <w:rsid w:val="00EB27F0"/>
    <w:rsid w:val="00EB5DF3"/>
    <w:rsid w:val="00EB5F9A"/>
    <w:rsid w:val="00EC1255"/>
    <w:rsid w:val="00EC4FF9"/>
    <w:rsid w:val="00EC6A58"/>
    <w:rsid w:val="00EC6D05"/>
    <w:rsid w:val="00ED06EE"/>
    <w:rsid w:val="00ED2D98"/>
    <w:rsid w:val="00EE66CB"/>
    <w:rsid w:val="00EF121F"/>
    <w:rsid w:val="00EF1B85"/>
    <w:rsid w:val="00EF3DDB"/>
    <w:rsid w:val="00EF4FFE"/>
    <w:rsid w:val="00EF7B61"/>
    <w:rsid w:val="00F007F8"/>
    <w:rsid w:val="00F01AB1"/>
    <w:rsid w:val="00F0222B"/>
    <w:rsid w:val="00F02F91"/>
    <w:rsid w:val="00F032F3"/>
    <w:rsid w:val="00F06E7C"/>
    <w:rsid w:val="00F07691"/>
    <w:rsid w:val="00F11EAF"/>
    <w:rsid w:val="00F22FEF"/>
    <w:rsid w:val="00F34B53"/>
    <w:rsid w:val="00F367B1"/>
    <w:rsid w:val="00F46B10"/>
    <w:rsid w:val="00F46B42"/>
    <w:rsid w:val="00F56106"/>
    <w:rsid w:val="00F721B8"/>
    <w:rsid w:val="00F72345"/>
    <w:rsid w:val="00F7635F"/>
    <w:rsid w:val="00F81D6E"/>
    <w:rsid w:val="00F96AB7"/>
    <w:rsid w:val="00FA07A6"/>
    <w:rsid w:val="00FA0A57"/>
    <w:rsid w:val="00FA0E02"/>
    <w:rsid w:val="00FA5D3A"/>
    <w:rsid w:val="00FA60B8"/>
    <w:rsid w:val="00FA7085"/>
    <w:rsid w:val="00FB33FE"/>
    <w:rsid w:val="00FB5095"/>
    <w:rsid w:val="00FC10F7"/>
    <w:rsid w:val="00FC4F8E"/>
    <w:rsid w:val="00FC5AE9"/>
    <w:rsid w:val="00FC5C4D"/>
    <w:rsid w:val="00FC6A7F"/>
    <w:rsid w:val="00FC7A05"/>
    <w:rsid w:val="00FD0792"/>
    <w:rsid w:val="00FD75FD"/>
    <w:rsid w:val="00FD7910"/>
    <w:rsid w:val="00FE2DC7"/>
    <w:rsid w:val="00FF1182"/>
    <w:rsid w:val="00FF3B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D8B87C"/>
  <w15:docId w15:val="{E0C82D65-3E80-DC46-9C3F-D08426997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แบบอักษรของย่อหน้าเริ่มต้น1"/>
    <w:uiPriority w:val="1"/>
    <w:semiHidden/>
    <w:unhideWhenUsed/>
    <w:rsid w:val="000A4082"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11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uiPriority w:val="34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link w:val="ae"/>
    <w:rsid w:val="00AF414D"/>
    <w:rPr>
      <w:rFonts w:ascii="Tahoma" w:hAnsi="Tahoma"/>
      <w:sz w:val="16"/>
    </w:rPr>
  </w:style>
  <w:style w:type="character" w:styleId="af0">
    <w:name w:val="Emphasis"/>
    <w:basedOn w:val="a0"/>
    <w:uiPriority w:val="20"/>
    <w:qFormat/>
    <w:rsid w:val="009C63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ownloads\&#3650;&#3588;&#3619;&#3591;&#3585;&#3634;&#3619;&#3619;&#3632;&#3610;&#3610;&#3604;&#3641;&#3649;&#3621;&#3594;&#3656;&#3623;&#3618;&#3648;&#3627;&#3621;&#3639;&#3629;&#3609;&#3633;&#3585;&#3648;&#3619;&#3637;&#3618;&#3609;-62%20(1).dot" TargetMode="Externa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CF1108-88B5-46C2-B833-BFFAD3AAD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โครงการระบบดูแลช่วยเหลือนักเรียน-62 (1)</Template>
  <TotalTime>1</TotalTime>
  <Pages>8</Pages>
  <Words>1774</Words>
  <Characters>10115</Characters>
  <Application>Microsoft Office Word</Application>
  <DocSecurity>0</DocSecurity>
  <Lines>84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11866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subject/>
  <dc:creator>Windows User</dc:creator>
  <cp:keywords/>
  <cp:lastModifiedBy>วิชา นอก</cp:lastModifiedBy>
  <cp:revision>2</cp:revision>
  <cp:lastPrinted>2025-12-24T11:53:00Z</cp:lastPrinted>
  <dcterms:created xsi:type="dcterms:W3CDTF">2025-12-24T11:54:00Z</dcterms:created>
  <dcterms:modified xsi:type="dcterms:W3CDTF">2025-12-24T11:54:00Z</dcterms:modified>
</cp:coreProperties>
</file>